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14FF0" w:rsidRDefault="00814FF0" w:rsidP="00814FF0">
      <w:pPr>
        <w:jc w:val="center"/>
        <w:rPr>
          <w:color w:val="2F5496" w:themeColor="accent1" w:themeShade="BF"/>
          <w:sz w:val="28"/>
          <w:szCs w:val="28"/>
        </w:rPr>
      </w:pPr>
    </w:p>
    <w:p w:rsidR="00814FF0" w:rsidRDefault="00814FF0" w:rsidP="00814FF0">
      <w:pPr>
        <w:jc w:val="center"/>
        <w:rPr>
          <w:color w:val="2F5496" w:themeColor="accent1" w:themeShade="BF"/>
          <w:sz w:val="28"/>
          <w:szCs w:val="28"/>
        </w:rPr>
      </w:pPr>
    </w:p>
    <w:p w:rsidR="00814FF0" w:rsidRDefault="00814FF0" w:rsidP="00814FF0">
      <w:pPr>
        <w:jc w:val="both"/>
        <w:rPr>
          <w:b/>
          <w:bCs/>
          <w:color w:val="2F5496" w:themeColor="accent1" w:themeShade="BF"/>
          <w:sz w:val="28"/>
          <w:szCs w:val="28"/>
        </w:rPr>
      </w:pPr>
      <w:r w:rsidRPr="00814FF0">
        <w:rPr>
          <w:b/>
          <w:bCs/>
          <w:color w:val="000000" w:themeColor="text1"/>
          <w:sz w:val="28"/>
          <w:szCs w:val="28"/>
        </w:rPr>
        <w:t xml:space="preserve">Research Support Directorate: Project Check List </w:t>
      </w:r>
    </w:p>
    <w:p w:rsidR="00814FF0" w:rsidRDefault="00814FF0" w:rsidP="00814FF0">
      <w:pPr>
        <w:jc w:val="both"/>
        <w:rPr>
          <w:b/>
          <w:bCs/>
          <w:color w:val="2F5496" w:themeColor="accent1" w:themeShade="BF"/>
          <w:sz w:val="28"/>
          <w:szCs w:val="28"/>
        </w:rPr>
      </w:pPr>
    </w:p>
    <w:p w:rsidR="00814FF0" w:rsidRDefault="00814FF0" w:rsidP="00814FF0">
      <w:pPr>
        <w:jc w:val="both"/>
        <w:rPr>
          <w:color w:val="000000" w:themeColor="text1"/>
        </w:rPr>
      </w:pPr>
      <w:r w:rsidRPr="00814FF0">
        <w:rPr>
          <w:color w:val="000000" w:themeColor="text1"/>
        </w:rPr>
        <w:t xml:space="preserve">The </w:t>
      </w:r>
      <w:r>
        <w:rPr>
          <w:color w:val="000000" w:themeColor="text1"/>
        </w:rPr>
        <w:t xml:space="preserve">purpose of the RSD is to aid investigators in submitting and managing grant proposals as well as carrying out collaborative research. It does not seek to evaluate the scientific or ethical questions raised by the proposal which are the purview of the IRB. The RSD also seeks to ensure that the investigator(s) have ensured that they have all the resources required to successfully carry out their work and that the hospital is able to provide any additional resources required. This requires prior identification of resources and cost implications as well as avoiding duplication of equipment. </w:t>
      </w:r>
    </w:p>
    <w:p w:rsidR="00814FF0" w:rsidRDefault="00814FF0" w:rsidP="00814FF0">
      <w:pPr>
        <w:jc w:val="both"/>
        <w:rPr>
          <w:color w:val="000000" w:themeColor="text1"/>
        </w:rPr>
      </w:pPr>
    </w:p>
    <w:p w:rsidR="006745A7" w:rsidRDefault="00814FF0" w:rsidP="00814FF0">
      <w:pPr>
        <w:jc w:val="both"/>
        <w:rPr>
          <w:color w:val="000000" w:themeColor="text1"/>
        </w:rPr>
      </w:pPr>
      <w:r>
        <w:rPr>
          <w:color w:val="000000" w:themeColor="text1"/>
        </w:rPr>
        <w:t>The form provides a check list that will help in filling up the resource requirements in most grant forms. These need to be completed early on in the grant submission process so finance, HR, estates etc have provided the right input</w:t>
      </w:r>
      <w:r w:rsidR="006745A7">
        <w:rPr>
          <w:color w:val="000000" w:themeColor="text1"/>
        </w:rPr>
        <w:t xml:space="preserve"> where necessary. We would recommend that the form is submitted at the time of the grant application. Not all fields are applicable to all grant applications and you can enter “Not Applicable”</w:t>
      </w:r>
    </w:p>
    <w:p w:rsidR="006745A7" w:rsidRDefault="006745A7" w:rsidP="00814FF0">
      <w:pPr>
        <w:jc w:val="both"/>
        <w:rPr>
          <w:color w:val="000000" w:themeColor="text1"/>
        </w:rPr>
      </w:pPr>
    </w:p>
    <w:p w:rsidR="006745A7" w:rsidRDefault="006745A7" w:rsidP="00814FF0">
      <w:pPr>
        <w:jc w:val="both"/>
        <w:rPr>
          <w:color w:val="000000" w:themeColor="text1"/>
        </w:rPr>
      </w:pPr>
      <w:r>
        <w:rPr>
          <w:color w:val="000000" w:themeColor="text1"/>
        </w:rPr>
        <w:t xml:space="preserve">The form is self explanatory. Please send the form to the RSD by email. It will be reviewed by a member of the team and they will come back to you with any questions. We aim to complete the approval process within 7 working days. </w:t>
      </w:r>
    </w:p>
    <w:p w:rsidR="006745A7" w:rsidRDefault="006745A7" w:rsidP="00814FF0">
      <w:pPr>
        <w:jc w:val="both"/>
        <w:rPr>
          <w:color w:val="000000" w:themeColor="text1"/>
        </w:rPr>
      </w:pPr>
    </w:p>
    <w:p w:rsidR="00814FF0" w:rsidRDefault="006745A7" w:rsidP="00814FF0">
      <w:pPr>
        <w:jc w:val="both"/>
        <w:rPr>
          <w:color w:val="000000" w:themeColor="text1"/>
        </w:rPr>
      </w:pPr>
      <w:r>
        <w:rPr>
          <w:color w:val="000000" w:themeColor="text1"/>
        </w:rPr>
        <w:t xml:space="preserve">We hope you will find the form useful in planning your application. RSD will use the information provided to update the administration of future resource requirements for research, the annual research report and submissions to national authorities for regulatory and tax purposes. If you have any suggestions for the form please let us know. </w:t>
      </w:r>
    </w:p>
    <w:p w:rsidR="006745A7" w:rsidRDefault="006745A7" w:rsidP="00814FF0">
      <w:pPr>
        <w:jc w:val="both"/>
        <w:rPr>
          <w:color w:val="000000" w:themeColor="text1"/>
        </w:rPr>
      </w:pPr>
    </w:p>
    <w:p w:rsidR="00814FF0" w:rsidRPr="006C7AF5" w:rsidRDefault="006745A7">
      <w:pPr>
        <w:rPr>
          <w:color w:val="000000" w:themeColor="text1"/>
        </w:rPr>
      </w:pPr>
      <w:r>
        <w:rPr>
          <w:color w:val="000000" w:themeColor="text1"/>
        </w:rPr>
        <w:br w:type="page"/>
      </w:r>
    </w:p>
    <w:p w:rsidR="002E30C1" w:rsidRPr="00FB6D83" w:rsidRDefault="00E303EA" w:rsidP="00D931D5">
      <w:pPr>
        <w:jc w:val="center"/>
        <w:rPr>
          <w:color w:val="2F5496" w:themeColor="accent1" w:themeShade="BF"/>
          <w:sz w:val="28"/>
          <w:szCs w:val="28"/>
        </w:rPr>
      </w:pPr>
      <w:r w:rsidRPr="00FB6D83">
        <w:rPr>
          <w:color w:val="2F5496" w:themeColor="accent1" w:themeShade="BF"/>
          <w:sz w:val="28"/>
          <w:szCs w:val="28"/>
        </w:rPr>
        <w:lastRenderedPageBreak/>
        <w:t>Research Support Directorate: Project Check List</w:t>
      </w:r>
    </w:p>
    <w:p w:rsidR="008D75D0" w:rsidRDefault="008D75D0"/>
    <w:p w:rsidR="008D75D0" w:rsidRDefault="008D75D0">
      <w:r>
        <w:t>RSD Project Number</w:t>
      </w:r>
      <w:r w:rsidR="001D1CB6">
        <w:t>:</w:t>
      </w:r>
      <w:r w:rsidR="00FB6D83">
        <w:t xml:space="preserve">  </w:t>
      </w:r>
      <w:r w:rsidR="00FB6D83">
        <w:fldChar w:fldCharType="begin">
          <w:ffData>
            <w:name w:val="Text43"/>
            <w:enabled/>
            <w:calcOnExit w:val="0"/>
            <w:textInput>
              <w:type w:val="number"/>
              <w:default w:val="0000/00"/>
            </w:textInput>
          </w:ffData>
        </w:fldChar>
      </w:r>
      <w:bookmarkStart w:id="0" w:name="Text43"/>
      <w:r w:rsidR="00FB6D83">
        <w:instrText xml:space="preserve"> FORMTEXT </w:instrText>
      </w:r>
      <w:r w:rsidR="00FB6D83">
        <w:fldChar w:fldCharType="separate"/>
      </w:r>
      <w:r w:rsidR="007C6EB9">
        <w:t> </w:t>
      </w:r>
      <w:r w:rsidR="007C6EB9">
        <w:t> </w:t>
      </w:r>
      <w:r w:rsidR="007C6EB9">
        <w:t> </w:t>
      </w:r>
      <w:r w:rsidR="007C6EB9">
        <w:t> </w:t>
      </w:r>
      <w:r w:rsidR="007C6EB9">
        <w:t> </w:t>
      </w:r>
      <w:r w:rsidR="00FB6D83">
        <w:fldChar w:fldCharType="end"/>
      </w:r>
      <w:bookmarkEnd w:id="0"/>
    </w:p>
    <w:p w:rsidR="008D75D0" w:rsidRDefault="008D75D0"/>
    <w:p w:rsidR="007F48E8" w:rsidRDefault="008D75D0">
      <w:r>
        <w:t>Date received by RSD</w:t>
      </w:r>
      <w:r w:rsidR="001D1CB6">
        <w:t xml:space="preserve">: </w:t>
      </w:r>
      <w:r w:rsidR="00FB6D83">
        <w:rPr>
          <w:color w:val="D9D9D9" w:themeColor="background1" w:themeShade="D9"/>
        </w:rPr>
        <w:fldChar w:fldCharType="begin">
          <w:ffData>
            <w:name w:val="Text41"/>
            <w:enabled/>
            <w:calcOnExit w:val="0"/>
            <w:textInput>
              <w:type w:val="date"/>
              <w:default w:val="01/01/2020"/>
              <w:maxLength w:val="10"/>
              <w:format w:val="dd/MM/yyyy"/>
            </w:textInput>
          </w:ffData>
        </w:fldChar>
      </w:r>
      <w:bookmarkStart w:id="1" w:name="Text41"/>
      <w:r w:rsidR="00FB6D83">
        <w:rPr>
          <w:color w:val="D9D9D9" w:themeColor="background1" w:themeShade="D9"/>
        </w:rPr>
        <w:instrText xml:space="preserve"> FORMTEXT </w:instrText>
      </w:r>
      <w:r w:rsidR="00FB6D83">
        <w:rPr>
          <w:color w:val="D9D9D9" w:themeColor="background1" w:themeShade="D9"/>
        </w:rPr>
      </w:r>
      <w:r w:rsidR="00FB6D83">
        <w:rPr>
          <w:color w:val="D9D9D9" w:themeColor="background1" w:themeShade="D9"/>
        </w:rPr>
        <w:fldChar w:fldCharType="separate"/>
      </w:r>
      <w:r w:rsidR="007C6EB9">
        <w:rPr>
          <w:color w:val="D9D9D9" w:themeColor="background1" w:themeShade="D9"/>
        </w:rPr>
        <w:t> </w:t>
      </w:r>
      <w:r w:rsidR="007C6EB9">
        <w:rPr>
          <w:color w:val="D9D9D9" w:themeColor="background1" w:themeShade="D9"/>
        </w:rPr>
        <w:t> </w:t>
      </w:r>
      <w:r w:rsidR="007C6EB9">
        <w:rPr>
          <w:color w:val="D9D9D9" w:themeColor="background1" w:themeShade="D9"/>
        </w:rPr>
        <w:t> </w:t>
      </w:r>
      <w:r w:rsidR="007C6EB9">
        <w:rPr>
          <w:color w:val="D9D9D9" w:themeColor="background1" w:themeShade="D9"/>
        </w:rPr>
        <w:t> </w:t>
      </w:r>
      <w:r w:rsidR="007C6EB9">
        <w:rPr>
          <w:color w:val="D9D9D9" w:themeColor="background1" w:themeShade="D9"/>
        </w:rPr>
        <w:t> </w:t>
      </w:r>
      <w:r w:rsidR="00FB6D83">
        <w:rPr>
          <w:color w:val="D9D9D9" w:themeColor="background1" w:themeShade="D9"/>
        </w:rPr>
        <w:fldChar w:fldCharType="end"/>
      </w:r>
      <w:bookmarkEnd w:id="1"/>
      <w:r w:rsidRPr="001D1CB6">
        <w:rPr>
          <w:color w:val="D9D9D9" w:themeColor="background1" w:themeShade="D9"/>
        </w:rPr>
        <w:tab/>
      </w:r>
      <w:r>
        <w:tab/>
      </w:r>
    </w:p>
    <w:p w:rsidR="007F48E8" w:rsidRDefault="007F48E8"/>
    <w:p w:rsidR="007F48E8" w:rsidRDefault="007F48E8">
      <w:r>
        <w:t xml:space="preserve">Reviewer Comments: </w:t>
      </w:r>
      <w:r>
        <w:fldChar w:fldCharType="begin">
          <w:ffData>
            <w:name w:val="Text48"/>
            <w:enabled/>
            <w:calcOnExit w:val="0"/>
            <w:textInput/>
          </w:ffData>
        </w:fldChar>
      </w:r>
      <w:bookmarkStart w:id="2" w:name="Text4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
    </w:p>
    <w:p w:rsidR="007F48E8" w:rsidRDefault="007F48E8"/>
    <w:p w:rsidR="007F48E8" w:rsidRDefault="007F48E8"/>
    <w:p w:rsidR="007F48E8" w:rsidRDefault="007F48E8"/>
    <w:p w:rsidR="008D75D0" w:rsidRDefault="008D75D0">
      <w:pPr>
        <w:rPr>
          <w:color w:val="D9D9D9" w:themeColor="background1" w:themeShade="D9"/>
        </w:rPr>
      </w:pPr>
      <w:r>
        <w:t>Date Approved by RSD</w:t>
      </w:r>
      <w:r w:rsidR="001D1CB6">
        <w:t>:</w:t>
      </w:r>
      <w:r>
        <w:t xml:space="preserve">  </w:t>
      </w:r>
      <w:r w:rsidR="00FB6D83">
        <w:rPr>
          <w:color w:val="D9D9D9" w:themeColor="background1" w:themeShade="D9"/>
        </w:rPr>
        <w:fldChar w:fldCharType="begin">
          <w:ffData>
            <w:name w:val="Text42"/>
            <w:enabled/>
            <w:calcOnExit w:val="0"/>
            <w:textInput>
              <w:type w:val="date"/>
              <w:default w:val="01/01/2020"/>
              <w:maxLength w:val="10"/>
              <w:format w:val="dd/MM/yyyy"/>
            </w:textInput>
          </w:ffData>
        </w:fldChar>
      </w:r>
      <w:bookmarkStart w:id="3" w:name="Text42"/>
      <w:r w:rsidR="00FB6D83">
        <w:rPr>
          <w:color w:val="D9D9D9" w:themeColor="background1" w:themeShade="D9"/>
        </w:rPr>
        <w:instrText xml:space="preserve"> FORMTEXT </w:instrText>
      </w:r>
      <w:r w:rsidR="00FB6D83">
        <w:rPr>
          <w:color w:val="D9D9D9" w:themeColor="background1" w:themeShade="D9"/>
        </w:rPr>
      </w:r>
      <w:r w:rsidR="00FB6D83">
        <w:rPr>
          <w:color w:val="D9D9D9" w:themeColor="background1" w:themeShade="D9"/>
        </w:rPr>
        <w:fldChar w:fldCharType="separate"/>
      </w:r>
      <w:r w:rsidR="007C6EB9">
        <w:rPr>
          <w:color w:val="D9D9D9" w:themeColor="background1" w:themeShade="D9"/>
        </w:rPr>
        <w:t> </w:t>
      </w:r>
      <w:r w:rsidR="007C6EB9">
        <w:rPr>
          <w:color w:val="D9D9D9" w:themeColor="background1" w:themeShade="D9"/>
        </w:rPr>
        <w:t> </w:t>
      </w:r>
      <w:r w:rsidR="007C6EB9">
        <w:rPr>
          <w:color w:val="D9D9D9" w:themeColor="background1" w:themeShade="D9"/>
        </w:rPr>
        <w:t> </w:t>
      </w:r>
      <w:r w:rsidR="007C6EB9">
        <w:rPr>
          <w:color w:val="D9D9D9" w:themeColor="background1" w:themeShade="D9"/>
        </w:rPr>
        <w:t> </w:t>
      </w:r>
      <w:r w:rsidR="007C6EB9">
        <w:rPr>
          <w:color w:val="D9D9D9" w:themeColor="background1" w:themeShade="D9"/>
        </w:rPr>
        <w:t> </w:t>
      </w:r>
      <w:r w:rsidR="00FB6D83">
        <w:rPr>
          <w:color w:val="D9D9D9" w:themeColor="background1" w:themeShade="D9"/>
        </w:rPr>
        <w:fldChar w:fldCharType="end"/>
      </w:r>
      <w:bookmarkEnd w:id="3"/>
    </w:p>
    <w:p w:rsidR="007F48E8" w:rsidRDefault="007F48E8">
      <w:pPr>
        <w:rPr>
          <w:color w:val="D9D9D9" w:themeColor="background1" w:themeShade="D9"/>
        </w:rPr>
      </w:pPr>
    </w:p>
    <w:p w:rsidR="007F48E8" w:rsidRPr="007F48E8" w:rsidRDefault="007F48E8">
      <w:pPr>
        <w:rPr>
          <w:color w:val="000000" w:themeColor="text1"/>
        </w:rPr>
      </w:pPr>
      <w:r>
        <w:rPr>
          <w:color w:val="000000" w:themeColor="text1"/>
        </w:rPr>
        <w:t xml:space="preserve">Approved on Behalf of RSD by: </w:t>
      </w:r>
      <w:r w:rsidRPr="007F48E8">
        <w:rPr>
          <w:color w:val="D9D9D9" w:themeColor="background1" w:themeShade="D9"/>
        </w:rPr>
        <w:fldChar w:fldCharType="begin">
          <w:ffData>
            <w:name w:val="Text49"/>
            <w:enabled/>
            <w:calcOnExit w:val="0"/>
            <w:textInput>
              <w:default w:val="Signature"/>
            </w:textInput>
          </w:ffData>
        </w:fldChar>
      </w:r>
      <w:bookmarkStart w:id="4" w:name="Text49"/>
      <w:r w:rsidRPr="007F48E8">
        <w:rPr>
          <w:color w:val="D9D9D9" w:themeColor="background1" w:themeShade="D9"/>
        </w:rPr>
        <w:instrText xml:space="preserve"> FORMTEXT </w:instrText>
      </w:r>
      <w:r w:rsidRPr="007F48E8">
        <w:rPr>
          <w:color w:val="D9D9D9" w:themeColor="background1" w:themeShade="D9"/>
        </w:rPr>
      </w:r>
      <w:r w:rsidRPr="007F48E8">
        <w:rPr>
          <w:color w:val="D9D9D9" w:themeColor="background1" w:themeShade="D9"/>
        </w:rPr>
        <w:fldChar w:fldCharType="separate"/>
      </w:r>
      <w:r w:rsidR="007C6EB9">
        <w:rPr>
          <w:color w:val="D9D9D9" w:themeColor="background1" w:themeShade="D9"/>
        </w:rPr>
        <w:t> </w:t>
      </w:r>
      <w:r w:rsidR="007C6EB9">
        <w:rPr>
          <w:color w:val="D9D9D9" w:themeColor="background1" w:themeShade="D9"/>
        </w:rPr>
        <w:t> </w:t>
      </w:r>
      <w:r w:rsidR="007C6EB9">
        <w:rPr>
          <w:color w:val="D9D9D9" w:themeColor="background1" w:themeShade="D9"/>
        </w:rPr>
        <w:t> </w:t>
      </w:r>
      <w:r w:rsidR="007C6EB9">
        <w:rPr>
          <w:color w:val="D9D9D9" w:themeColor="background1" w:themeShade="D9"/>
        </w:rPr>
        <w:t> </w:t>
      </w:r>
      <w:r w:rsidR="007C6EB9">
        <w:rPr>
          <w:color w:val="D9D9D9" w:themeColor="background1" w:themeShade="D9"/>
        </w:rPr>
        <w:t> </w:t>
      </w:r>
      <w:r w:rsidRPr="007F48E8">
        <w:rPr>
          <w:color w:val="D9D9D9" w:themeColor="background1" w:themeShade="D9"/>
        </w:rPr>
        <w:fldChar w:fldCharType="end"/>
      </w:r>
      <w:bookmarkEnd w:id="4"/>
    </w:p>
    <w:p w:rsidR="00540643" w:rsidRDefault="00540643">
      <w:pPr>
        <w:rPr>
          <w:color w:val="D9D9D9" w:themeColor="background1" w:themeShade="D9"/>
        </w:rPr>
      </w:pPr>
    </w:p>
    <w:p w:rsidR="00E303EA" w:rsidRPr="00540643" w:rsidRDefault="00540643">
      <w:pPr>
        <w:rPr>
          <w:color w:val="A6A6A6" w:themeColor="background1" w:themeShade="A6"/>
        </w:rPr>
      </w:pPr>
      <w:r w:rsidRPr="00540643">
        <w:rPr>
          <w:color w:val="A6A6A6" w:themeColor="background1" w:themeShade="A6"/>
        </w:rPr>
        <w:t>(above to be filled in by RSD only)</w:t>
      </w:r>
    </w:p>
    <w:p w:rsidR="001D1CB6" w:rsidRDefault="001D1CB6" w:rsidP="001D1CB6">
      <w:pPr>
        <w:pBdr>
          <w:top w:val="single" w:sz="4" w:space="1" w:color="auto"/>
        </w:pBdr>
        <w:rPr>
          <w:b/>
          <w:bCs/>
        </w:rPr>
      </w:pPr>
    </w:p>
    <w:p w:rsidR="00E303EA" w:rsidRPr="00E303EA" w:rsidRDefault="00E303EA" w:rsidP="001D1CB6">
      <w:pPr>
        <w:pBdr>
          <w:top w:val="single" w:sz="4" w:space="1" w:color="auto"/>
        </w:pBdr>
        <w:rPr>
          <w:b/>
          <w:bCs/>
        </w:rPr>
      </w:pPr>
      <w:r w:rsidRPr="00E303EA">
        <w:rPr>
          <w:b/>
          <w:bCs/>
        </w:rPr>
        <w:t>Section A</w:t>
      </w:r>
      <w:r w:rsidR="008D75D0">
        <w:rPr>
          <w:b/>
          <w:bCs/>
        </w:rPr>
        <w:tab/>
        <w:t xml:space="preserve">Project Details </w:t>
      </w:r>
    </w:p>
    <w:p w:rsidR="00E303EA" w:rsidRDefault="00E303EA"/>
    <w:p w:rsidR="00E303EA" w:rsidRDefault="00E303EA" w:rsidP="007C6EB9">
      <w:r>
        <w:t>Title of Project:</w:t>
      </w:r>
      <w:r w:rsidR="004877A4">
        <w:t xml:space="preserve"> </w:t>
      </w:r>
      <w:r w:rsidR="004877A4">
        <w:fldChar w:fldCharType="begin">
          <w:ffData>
            <w:name w:val="Text1"/>
            <w:enabled/>
            <w:calcOnExit w:val="0"/>
            <w:textInput>
              <w:format w:val="TITLE CASE"/>
            </w:textInput>
          </w:ffData>
        </w:fldChar>
      </w:r>
      <w:bookmarkStart w:id="5" w:name="Text1"/>
      <w:r w:rsidR="004877A4">
        <w:instrText xml:space="preserve"> FORMTEXT </w:instrText>
      </w:r>
      <w:r w:rsidR="004877A4">
        <w:fldChar w:fldCharType="separate"/>
      </w:r>
      <w:r w:rsidR="007C6EB9">
        <w:t xml:space="preserve"> A multi-center, single-arm phase IV clinical trial to evaluate the safety of Belumosudil in Indian participants, 12 years and above, with chronic graft-versus-host disease (cGVHD) </w:t>
      </w:r>
      <w:r w:rsidR="004877A4">
        <w:fldChar w:fldCharType="end"/>
      </w:r>
      <w:bookmarkEnd w:id="5"/>
    </w:p>
    <w:p w:rsidR="00E303EA" w:rsidRDefault="00E303EA"/>
    <w:p w:rsidR="00E303EA" w:rsidRDefault="00E303EA">
      <w:r>
        <w:t>Name of Investigator</w:t>
      </w:r>
      <w:r w:rsidR="006C7AF5">
        <w:t xml:space="preserve"> / Applicant </w:t>
      </w:r>
      <w:r>
        <w:t>:</w:t>
      </w:r>
      <w:r w:rsidR="00D931D5">
        <w:t xml:space="preserve"> </w:t>
      </w:r>
      <w:r w:rsidR="004877A4">
        <w:fldChar w:fldCharType="begin">
          <w:ffData>
            <w:name w:val="Text2"/>
            <w:enabled/>
            <w:calcOnExit w:val="0"/>
            <w:textInput/>
          </w:ffData>
        </w:fldChar>
      </w:r>
      <w:bookmarkStart w:id="6" w:name="Text2"/>
      <w:r w:rsidR="004877A4">
        <w:instrText xml:space="preserve"> FORMTEXT </w:instrText>
      </w:r>
      <w:r w:rsidR="004877A4">
        <w:fldChar w:fldCharType="separate"/>
      </w:r>
      <w:r w:rsidR="007C6EB9">
        <w:t>Dr Arijit Nag</w:t>
      </w:r>
      <w:r w:rsidR="004877A4">
        <w:fldChar w:fldCharType="end"/>
      </w:r>
      <w:bookmarkEnd w:id="6"/>
    </w:p>
    <w:p w:rsidR="00E303EA" w:rsidRDefault="00E303EA"/>
    <w:p w:rsidR="00E303EA" w:rsidRDefault="00E303EA">
      <w:r>
        <w:t>Department:</w:t>
      </w:r>
      <w:r w:rsidR="00D931D5">
        <w:t xml:space="preserve"> </w:t>
      </w:r>
      <w:r w:rsidR="004877A4">
        <w:fldChar w:fldCharType="begin">
          <w:ffData>
            <w:name w:val="Text3"/>
            <w:enabled/>
            <w:calcOnExit w:val="0"/>
            <w:textInput/>
          </w:ffData>
        </w:fldChar>
      </w:r>
      <w:bookmarkStart w:id="7" w:name="Text3"/>
      <w:r w:rsidR="004877A4">
        <w:instrText xml:space="preserve"> FORMTEXT </w:instrText>
      </w:r>
      <w:r w:rsidR="004877A4">
        <w:fldChar w:fldCharType="separate"/>
      </w:r>
      <w:r w:rsidR="007C6EB9">
        <w:t>Clinical Hematology &amp; Cellular Therapies</w:t>
      </w:r>
      <w:r w:rsidR="004877A4">
        <w:fldChar w:fldCharType="end"/>
      </w:r>
      <w:bookmarkEnd w:id="7"/>
    </w:p>
    <w:p w:rsidR="00E303EA" w:rsidRDefault="00E303EA"/>
    <w:p w:rsidR="00E303EA" w:rsidRDefault="00E303EA">
      <w:r>
        <w:t>Email Address:</w:t>
      </w:r>
      <w:r w:rsidR="00D931D5">
        <w:t xml:space="preserve"> </w:t>
      </w:r>
      <w:r w:rsidR="004877A4">
        <w:fldChar w:fldCharType="begin">
          <w:ffData>
            <w:name w:val="Text4"/>
            <w:enabled/>
            <w:calcOnExit w:val="0"/>
            <w:textInput/>
          </w:ffData>
        </w:fldChar>
      </w:r>
      <w:bookmarkStart w:id="8" w:name="Text4"/>
      <w:r w:rsidR="004877A4">
        <w:instrText xml:space="preserve"> FORMTEXT </w:instrText>
      </w:r>
      <w:r w:rsidR="004877A4">
        <w:fldChar w:fldCharType="separate"/>
      </w:r>
      <w:r w:rsidR="007C6EB9">
        <w:t>arijit.nag@tmckolkata.com</w:t>
      </w:r>
      <w:r w:rsidR="004877A4">
        <w:fldChar w:fldCharType="end"/>
      </w:r>
      <w:bookmarkEnd w:id="8"/>
    </w:p>
    <w:p w:rsidR="00E303EA" w:rsidRDefault="00E303EA"/>
    <w:p w:rsidR="00E303EA" w:rsidRDefault="00E303EA">
      <w:r>
        <w:t>Mobile Number:</w:t>
      </w:r>
      <w:r w:rsidR="00D931D5">
        <w:t xml:space="preserve"> </w:t>
      </w:r>
      <w:r w:rsidR="004877A4">
        <w:fldChar w:fldCharType="begin">
          <w:ffData>
            <w:name w:val="Text5"/>
            <w:enabled/>
            <w:calcOnExit w:val="0"/>
            <w:textInput/>
          </w:ffData>
        </w:fldChar>
      </w:r>
      <w:bookmarkStart w:id="9" w:name="Text5"/>
      <w:r w:rsidR="004877A4">
        <w:instrText xml:space="preserve"> FORMTEXT </w:instrText>
      </w:r>
      <w:r w:rsidR="004877A4">
        <w:fldChar w:fldCharType="separate"/>
      </w:r>
      <w:r w:rsidR="007C6EB9">
        <w:t>9051121161</w:t>
      </w:r>
      <w:r w:rsidR="004877A4">
        <w:fldChar w:fldCharType="end"/>
      </w:r>
      <w:bookmarkEnd w:id="9"/>
    </w:p>
    <w:p w:rsidR="00E303EA" w:rsidRDefault="00E303EA"/>
    <w:p w:rsidR="00E303EA" w:rsidRDefault="00E303EA">
      <w:r>
        <w:t>Telephone Extension:</w:t>
      </w:r>
      <w:r w:rsidR="00D931D5">
        <w:t xml:space="preserve"> </w:t>
      </w:r>
      <w:r w:rsidR="004877A4">
        <w:fldChar w:fldCharType="begin">
          <w:ffData>
            <w:name w:val="Text6"/>
            <w:enabled/>
            <w:calcOnExit w:val="0"/>
            <w:textInput/>
          </w:ffData>
        </w:fldChar>
      </w:r>
      <w:bookmarkStart w:id="10" w:name="Text6"/>
      <w:r w:rsidR="004877A4">
        <w:instrText xml:space="preserve"> FORMTEXT </w:instrText>
      </w:r>
      <w:r w:rsidR="004877A4">
        <w:fldChar w:fldCharType="separate"/>
      </w:r>
      <w:r w:rsidR="007C6EB9">
        <w:t>7832</w:t>
      </w:r>
      <w:r w:rsidR="004877A4">
        <w:fldChar w:fldCharType="end"/>
      </w:r>
      <w:bookmarkEnd w:id="10"/>
    </w:p>
    <w:p w:rsidR="00E303EA" w:rsidRDefault="00E303EA"/>
    <w:p w:rsidR="00E303EA" w:rsidRDefault="00E303EA"/>
    <w:p w:rsidR="00E303EA" w:rsidRDefault="00E303EA">
      <w:r>
        <w:t>Co Investigators</w:t>
      </w:r>
    </w:p>
    <w:p w:rsidR="00E303EA" w:rsidRDefault="00E303EA"/>
    <w:p w:rsidR="00E303EA" w:rsidRDefault="00E303EA">
      <w:r>
        <w:t>Name:</w:t>
      </w:r>
      <w:r>
        <w:tab/>
      </w:r>
      <w:r w:rsidR="004877A4">
        <w:fldChar w:fldCharType="begin">
          <w:ffData>
            <w:name w:val="Text7"/>
            <w:enabled/>
            <w:calcOnExit w:val="0"/>
            <w:textInput/>
          </w:ffData>
        </w:fldChar>
      </w:r>
      <w:bookmarkStart w:id="11" w:name="Text7"/>
      <w:r w:rsidR="004877A4">
        <w:instrText xml:space="preserve"> FORMTEXT </w:instrText>
      </w:r>
      <w:r w:rsidR="004877A4">
        <w:fldChar w:fldCharType="separate"/>
      </w:r>
      <w:r w:rsidR="007C6EB9">
        <w:rPr>
          <w:noProof/>
        </w:rPr>
        <w:t>Dr Jeevan Kumar</w:t>
      </w:r>
      <w:r w:rsidR="004877A4">
        <w:fldChar w:fldCharType="end"/>
      </w:r>
      <w:bookmarkEnd w:id="11"/>
      <w:r>
        <w:tab/>
      </w:r>
      <w:r>
        <w:tab/>
      </w:r>
      <w:r>
        <w:tab/>
      </w:r>
      <w:r>
        <w:tab/>
      </w:r>
      <w:r>
        <w:tab/>
        <w:t>Department:</w:t>
      </w:r>
      <w:r w:rsidR="004877A4">
        <w:fldChar w:fldCharType="begin">
          <w:ffData>
            <w:name w:val="Text8"/>
            <w:enabled/>
            <w:calcOnExit w:val="0"/>
            <w:textInput/>
          </w:ffData>
        </w:fldChar>
      </w:r>
      <w:bookmarkStart w:id="12" w:name="Text8"/>
      <w:r w:rsidR="004877A4">
        <w:instrText xml:space="preserve"> FORMTEXT </w:instrText>
      </w:r>
      <w:r w:rsidR="004877A4">
        <w:fldChar w:fldCharType="separate"/>
      </w:r>
      <w:r w:rsidR="007C6EB9" w:rsidRPr="007C6EB9">
        <w:rPr>
          <w:noProof/>
        </w:rPr>
        <w:t>Clinical Hematology &amp; Cellular Therapies</w:t>
      </w:r>
      <w:r w:rsidR="004877A4">
        <w:fldChar w:fldCharType="end"/>
      </w:r>
      <w:bookmarkEnd w:id="12"/>
    </w:p>
    <w:p w:rsidR="00E303EA" w:rsidRDefault="00E303EA"/>
    <w:p w:rsidR="00E303EA" w:rsidRDefault="00E303EA">
      <w:r>
        <w:t>Name:</w:t>
      </w:r>
      <w:r>
        <w:tab/>
      </w:r>
      <w:r w:rsidR="004877A4">
        <w:fldChar w:fldCharType="begin">
          <w:ffData>
            <w:name w:val="Text9"/>
            <w:enabled/>
            <w:calcOnExit w:val="0"/>
            <w:textInput/>
          </w:ffData>
        </w:fldChar>
      </w:r>
      <w:bookmarkStart w:id="13" w:name="Text9"/>
      <w:r w:rsidR="004877A4">
        <w:instrText xml:space="preserve"> FORMTEXT </w:instrText>
      </w:r>
      <w:r w:rsidR="004877A4">
        <w:fldChar w:fldCharType="separate"/>
      </w:r>
      <w:r w:rsidR="007C6EB9">
        <w:rPr>
          <w:noProof/>
        </w:rPr>
        <w:t>Dr Debranjani Chattopadhyay</w:t>
      </w:r>
      <w:r w:rsidR="004877A4">
        <w:fldChar w:fldCharType="end"/>
      </w:r>
      <w:bookmarkEnd w:id="13"/>
      <w:r>
        <w:tab/>
      </w:r>
      <w:r>
        <w:tab/>
      </w:r>
      <w:r>
        <w:tab/>
      </w:r>
      <w:r>
        <w:tab/>
      </w:r>
      <w:r>
        <w:tab/>
        <w:t>Department:</w:t>
      </w:r>
      <w:r w:rsidR="004877A4">
        <w:fldChar w:fldCharType="begin">
          <w:ffData>
            <w:name w:val="Text10"/>
            <w:enabled/>
            <w:calcOnExit w:val="0"/>
            <w:textInput/>
          </w:ffData>
        </w:fldChar>
      </w:r>
      <w:bookmarkStart w:id="14" w:name="Text10"/>
      <w:r w:rsidR="004877A4">
        <w:instrText xml:space="preserve"> FORMTEXT </w:instrText>
      </w:r>
      <w:r w:rsidR="004877A4">
        <w:fldChar w:fldCharType="separate"/>
      </w:r>
      <w:r w:rsidR="007C6EB9" w:rsidRPr="007C6EB9">
        <w:rPr>
          <w:noProof/>
        </w:rPr>
        <w:t>Clinical Hematology &amp; Cellular Therapies</w:t>
      </w:r>
      <w:r w:rsidR="004877A4">
        <w:fldChar w:fldCharType="end"/>
      </w:r>
      <w:bookmarkEnd w:id="14"/>
    </w:p>
    <w:p w:rsidR="00E303EA" w:rsidRDefault="00E303EA"/>
    <w:p w:rsidR="00E303EA" w:rsidRDefault="00E303EA">
      <w:r>
        <w:t>Name:</w:t>
      </w:r>
      <w:r>
        <w:tab/>
      </w:r>
      <w:r w:rsidR="004877A4">
        <w:fldChar w:fldCharType="begin">
          <w:ffData>
            <w:name w:val="Text11"/>
            <w:enabled/>
            <w:calcOnExit w:val="0"/>
            <w:textInput/>
          </w:ffData>
        </w:fldChar>
      </w:r>
      <w:bookmarkStart w:id="15" w:name="Text11"/>
      <w:r w:rsidR="004877A4">
        <w:instrText xml:space="preserve"> FORMTEXT </w:instrText>
      </w:r>
      <w:r w:rsidR="004877A4">
        <w:fldChar w:fldCharType="separate"/>
      </w:r>
      <w:r w:rsidR="007C6EB9">
        <w:rPr>
          <w:noProof/>
        </w:rPr>
        <w:t>Dr Dibakar Podder</w:t>
      </w:r>
      <w:r w:rsidR="004877A4">
        <w:fldChar w:fldCharType="end"/>
      </w:r>
      <w:bookmarkEnd w:id="15"/>
      <w:r>
        <w:tab/>
      </w:r>
      <w:r>
        <w:tab/>
      </w:r>
      <w:r>
        <w:tab/>
      </w:r>
      <w:r>
        <w:tab/>
      </w:r>
      <w:r>
        <w:tab/>
        <w:t>Department:</w:t>
      </w:r>
      <w:r w:rsidR="004877A4">
        <w:fldChar w:fldCharType="begin">
          <w:ffData>
            <w:name w:val="Text12"/>
            <w:enabled/>
            <w:calcOnExit w:val="0"/>
            <w:textInput/>
          </w:ffData>
        </w:fldChar>
      </w:r>
      <w:bookmarkStart w:id="16" w:name="Text12"/>
      <w:r w:rsidR="004877A4">
        <w:instrText xml:space="preserve"> FORMTEXT </w:instrText>
      </w:r>
      <w:r w:rsidR="004877A4">
        <w:fldChar w:fldCharType="separate"/>
      </w:r>
      <w:r w:rsidR="007C6EB9" w:rsidRPr="007C6EB9">
        <w:rPr>
          <w:noProof/>
        </w:rPr>
        <w:t>Clinical Hematology &amp; Cellular Therapies</w:t>
      </w:r>
      <w:r w:rsidR="004877A4">
        <w:fldChar w:fldCharType="end"/>
      </w:r>
      <w:bookmarkEnd w:id="16"/>
    </w:p>
    <w:p w:rsidR="004877A4" w:rsidRDefault="004877A4"/>
    <w:p w:rsidR="004877A4" w:rsidRDefault="004877A4">
      <w:r>
        <w:t xml:space="preserve">Add more if necessary </w:t>
      </w:r>
    </w:p>
    <w:p w:rsidR="00E303EA" w:rsidRDefault="00E303EA"/>
    <w:p w:rsidR="00E303EA" w:rsidRDefault="00E303EA">
      <w:r>
        <w:t xml:space="preserve">Start Date:   </w:t>
      </w:r>
      <w:r w:rsidR="00D931D5">
        <w:rPr>
          <w:color w:val="D9D9D9" w:themeColor="background1" w:themeShade="D9"/>
        </w:rPr>
        <w:fldChar w:fldCharType="begin">
          <w:ffData>
            <w:name w:val="Text13"/>
            <w:enabled/>
            <w:calcOnExit w:val="0"/>
            <w:statusText w:type="text" w:val="dd/mm/yyyy "/>
            <w:textInput>
              <w:type w:val="date"/>
              <w:default w:val="01/01/2020"/>
              <w:maxLength w:val="10"/>
              <w:format w:val="dd/MM/yyyy"/>
            </w:textInput>
          </w:ffData>
        </w:fldChar>
      </w:r>
      <w:bookmarkStart w:id="17" w:name="Text13"/>
      <w:r w:rsidR="00D931D5">
        <w:rPr>
          <w:color w:val="D9D9D9" w:themeColor="background1" w:themeShade="D9"/>
        </w:rPr>
        <w:instrText xml:space="preserve"> FORMTEXT </w:instrText>
      </w:r>
      <w:r w:rsidR="00D931D5">
        <w:rPr>
          <w:color w:val="D9D9D9" w:themeColor="background1" w:themeShade="D9"/>
        </w:rPr>
      </w:r>
      <w:r w:rsidR="00D931D5">
        <w:rPr>
          <w:color w:val="D9D9D9" w:themeColor="background1" w:themeShade="D9"/>
        </w:rPr>
        <w:fldChar w:fldCharType="separate"/>
      </w:r>
      <w:r w:rsidR="007C6EB9">
        <w:rPr>
          <w:color w:val="D9D9D9" w:themeColor="background1" w:themeShade="D9"/>
        </w:rPr>
        <w:t> </w:t>
      </w:r>
      <w:r w:rsidR="007C6EB9">
        <w:rPr>
          <w:color w:val="D9D9D9" w:themeColor="background1" w:themeShade="D9"/>
        </w:rPr>
        <w:t> </w:t>
      </w:r>
      <w:r w:rsidR="007C6EB9">
        <w:rPr>
          <w:color w:val="D9D9D9" w:themeColor="background1" w:themeShade="D9"/>
        </w:rPr>
        <w:t> </w:t>
      </w:r>
      <w:r w:rsidR="007C6EB9">
        <w:rPr>
          <w:color w:val="D9D9D9" w:themeColor="background1" w:themeShade="D9"/>
        </w:rPr>
        <w:t> </w:t>
      </w:r>
      <w:r w:rsidR="007C6EB9">
        <w:rPr>
          <w:color w:val="D9D9D9" w:themeColor="background1" w:themeShade="D9"/>
        </w:rPr>
        <w:t> </w:t>
      </w:r>
      <w:r w:rsidR="00D931D5">
        <w:rPr>
          <w:color w:val="D9D9D9" w:themeColor="background1" w:themeShade="D9"/>
        </w:rPr>
        <w:fldChar w:fldCharType="end"/>
      </w:r>
      <w:bookmarkEnd w:id="17"/>
      <w:r>
        <w:tab/>
      </w:r>
      <w:r>
        <w:tab/>
      </w:r>
      <w:r>
        <w:tab/>
        <w:t xml:space="preserve">End Date:  </w:t>
      </w:r>
      <w:r w:rsidR="00D931D5">
        <w:rPr>
          <w:color w:val="D9D9D9" w:themeColor="background1" w:themeShade="D9"/>
        </w:rPr>
        <w:fldChar w:fldCharType="begin">
          <w:ffData>
            <w:name w:val="Text14"/>
            <w:enabled/>
            <w:calcOnExit w:val="0"/>
            <w:textInput>
              <w:type w:val="date"/>
              <w:default w:val="01/01/2020"/>
              <w:maxLength w:val="10"/>
              <w:format w:val="dd/MM/yyyy"/>
            </w:textInput>
          </w:ffData>
        </w:fldChar>
      </w:r>
      <w:bookmarkStart w:id="18" w:name="Text14"/>
      <w:r w:rsidR="00D931D5">
        <w:rPr>
          <w:color w:val="D9D9D9" w:themeColor="background1" w:themeShade="D9"/>
        </w:rPr>
        <w:instrText xml:space="preserve"> FORMTEXT </w:instrText>
      </w:r>
      <w:r w:rsidR="00D931D5">
        <w:rPr>
          <w:color w:val="D9D9D9" w:themeColor="background1" w:themeShade="D9"/>
        </w:rPr>
      </w:r>
      <w:r w:rsidR="00D931D5">
        <w:rPr>
          <w:color w:val="D9D9D9" w:themeColor="background1" w:themeShade="D9"/>
        </w:rPr>
        <w:fldChar w:fldCharType="separate"/>
      </w:r>
      <w:r w:rsidR="007C6EB9">
        <w:rPr>
          <w:color w:val="D9D9D9" w:themeColor="background1" w:themeShade="D9"/>
        </w:rPr>
        <w:t> </w:t>
      </w:r>
      <w:r w:rsidR="007C6EB9">
        <w:rPr>
          <w:color w:val="D9D9D9" w:themeColor="background1" w:themeShade="D9"/>
        </w:rPr>
        <w:t> </w:t>
      </w:r>
      <w:r w:rsidR="007C6EB9">
        <w:rPr>
          <w:color w:val="D9D9D9" w:themeColor="background1" w:themeShade="D9"/>
        </w:rPr>
        <w:t> </w:t>
      </w:r>
      <w:r w:rsidR="007C6EB9">
        <w:rPr>
          <w:color w:val="D9D9D9" w:themeColor="background1" w:themeShade="D9"/>
        </w:rPr>
        <w:t> </w:t>
      </w:r>
      <w:r w:rsidR="007C6EB9">
        <w:rPr>
          <w:color w:val="D9D9D9" w:themeColor="background1" w:themeShade="D9"/>
        </w:rPr>
        <w:t> </w:t>
      </w:r>
      <w:r w:rsidR="00D931D5">
        <w:rPr>
          <w:color w:val="D9D9D9" w:themeColor="background1" w:themeShade="D9"/>
        </w:rPr>
        <w:fldChar w:fldCharType="end"/>
      </w:r>
      <w:bookmarkEnd w:id="18"/>
    </w:p>
    <w:p w:rsidR="008D75D0" w:rsidRDefault="008D75D0"/>
    <w:p w:rsidR="007F48E8" w:rsidRDefault="007F48E8">
      <w:pPr>
        <w:rPr>
          <w:u w:val="single"/>
        </w:rPr>
      </w:pPr>
    </w:p>
    <w:p w:rsidR="007F48E8" w:rsidRDefault="007F48E8">
      <w:pPr>
        <w:rPr>
          <w:u w:val="single"/>
        </w:rPr>
      </w:pPr>
    </w:p>
    <w:p w:rsidR="007F48E8" w:rsidRDefault="007F48E8">
      <w:pPr>
        <w:rPr>
          <w:u w:val="single"/>
        </w:rPr>
      </w:pPr>
    </w:p>
    <w:p w:rsidR="007F48E8" w:rsidRDefault="007F48E8">
      <w:pPr>
        <w:rPr>
          <w:u w:val="single"/>
        </w:rPr>
      </w:pPr>
    </w:p>
    <w:p w:rsidR="008D75D0" w:rsidRPr="00345060" w:rsidRDefault="008D75D0">
      <w:pPr>
        <w:rPr>
          <w:u w:val="single"/>
        </w:rPr>
      </w:pPr>
      <w:r w:rsidRPr="00345060">
        <w:rPr>
          <w:u w:val="single"/>
        </w:rPr>
        <w:t xml:space="preserve">Project Summary </w:t>
      </w:r>
    </w:p>
    <w:p w:rsidR="008D75D0" w:rsidRDefault="008D75D0"/>
    <w:p w:rsidR="008D75D0" w:rsidRDefault="008D75D0">
      <w:r>
        <w:t>Please list aims, objectives and expected outcomes (maximum 250 words)</w:t>
      </w:r>
    </w:p>
    <w:p w:rsidR="00540643" w:rsidRDefault="00540643"/>
    <w:p w:rsidR="007C6EB9" w:rsidRDefault="009069B8" w:rsidP="007C6EB9">
      <w:r>
        <w:fldChar w:fldCharType="begin">
          <w:ffData>
            <w:name w:val="Text15"/>
            <w:enabled/>
            <w:calcOnExit/>
            <w:textInput>
              <w:maxLength w:val="1500"/>
            </w:textInput>
          </w:ffData>
        </w:fldChar>
      </w:r>
      <w:bookmarkStart w:id="19" w:name="Text15"/>
      <w:r>
        <w:instrText xml:space="preserve"> FORMTEXT </w:instrText>
      </w:r>
      <w:r>
        <w:fldChar w:fldCharType="separate"/>
      </w:r>
      <w:r w:rsidR="007C6EB9">
        <w:t xml:space="preserve">This is an intervention phase IV clinical study which is single-arm study for assessing the safety of belumosudil in Indian patients who are12 years and older. </w:t>
      </w:r>
    </w:p>
    <w:p w:rsidR="007C6EB9" w:rsidRDefault="007C6EB9" w:rsidP="007C6EB9">
      <w:r>
        <w:t xml:space="preserve">Study details include: </w:t>
      </w:r>
    </w:p>
    <w:p w:rsidR="007C6EB9" w:rsidRDefault="007C6EB9" w:rsidP="007C6EB9">
      <w:r>
        <w:t>•</w:t>
      </w:r>
      <w:r>
        <w:tab/>
        <w:t xml:space="preserve">The study duration will be up to 12 months per participant. </w:t>
      </w:r>
    </w:p>
    <w:p w:rsidR="007C6EB9" w:rsidRDefault="007C6EB9" w:rsidP="007C6EB9">
      <w:r>
        <w:t>•</w:t>
      </w:r>
      <w:r>
        <w:tab/>
        <w:t xml:space="preserve">The treatment duration will be up to 24 weeks. </w:t>
      </w:r>
    </w:p>
    <w:p w:rsidR="004877A4" w:rsidRDefault="007C6EB9" w:rsidP="007C6EB9">
      <w:r>
        <w:t>•</w:t>
      </w:r>
      <w:r>
        <w:tab/>
        <w:t xml:space="preserve">The number of visits will be 7. </w:t>
      </w:r>
      <w:r>
        <w:t> </w:t>
      </w:r>
      <w:r>
        <w:t> </w:t>
      </w:r>
      <w:r>
        <w:t> </w:t>
      </w:r>
      <w:r>
        <w:t> </w:t>
      </w:r>
      <w:r>
        <w:t> </w:t>
      </w:r>
      <w:r w:rsidR="009069B8">
        <w:fldChar w:fldCharType="end"/>
      </w:r>
      <w:bookmarkEnd w:id="19"/>
    </w:p>
    <w:p w:rsidR="007F48E8" w:rsidRDefault="007F48E8"/>
    <w:p w:rsidR="007F48E8" w:rsidRDefault="007F48E8"/>
    <w:p w:rsidR="007F48E8" w:rsidRDefault="007F48E8"/>
    <w:p w:rsidR="0001221D" w:rsidRDefault="0001221D"/>
    <w:p w:rsidR="0001221D" w:rsidRDefault="0001221D">
      <w:r>
        <w:t xml:space="preserve">Project Budget </w:t>
      </w:r>
      <w:r w:rsidR="00D931D5">
        <w:t>(Lakhs)</w:t>
      </w:r>
      <w:r w:rsidR="009B7048">
        <w:t xml:space="preserve"> (Leave as 0 if not applicable)</w:t>
      </w:r>
    </w:p>
    <w:p w:rsidR="0001221D" w:rsidRDefault="0001221D"/>
    <w:p w:rsidR="0001221D" w:rsidRDefault="0001221D">
      <w:r>
        <w:t xml:space="preserve">Total </w:t>
      </w:r>
      <w:r>
        <w:tab/>
      </w:r>
      <w:r w:rsidR="00D931D5">
        <w:fldChar w:fldCharType="begin">
          <w:ffData>
            <w:name w:val="Text16"/>
            <w:enabled/>
            <w:calcOnExit w:val="0"/>
            <w:textInput>
              <w:type w:val="number"/>
              <w:default w:val="0.00"/>
              <w:format w:val="0.00"/>
            </w:textInput>
          </w:ffData>
        </w:fldChar>
      </w:r>
      <w:bookmarkStart w:id="20" w:name="Text16"/>
      <w:r w:rsidR="00D931D5">
        <w:instrText xml:space="preserve"> FORMTEXT </w:instrText>
      </w:r>
      <w:r w:rsidR="00D931D5">
        <w:fldChar w:fldCharType="separate"/>
      </w:r>
      <w:r w:rsidR="003F0913">
        <w:t>1.75</w:t>
      </w:r>
      <w:r w:rsidR="00D931D5">
        <w:fldChar w:fldCharType="end"/>
      </w:r>
      <w:bookmarkEnd w:id="20"/>
    </w:p>
    <w:p w:rsidR="0001221D" w:rsidRDefault="0001221D"/>
    <w:p w:rsidR="0001221D" w:rsidRDefault="0001221D" w:rsidP="004877A4">
      <w:pPr>
        <w:tabs>
          <w:tab w:val="left" w:pos="1503"/>
        </w:tabs>
      </w:pPr>
      <w:r>
        <w:t>Salaries</w:t>
      </w:r>
      <w:r w:rsidR="004877A4">
        <w:t xml:space="preserve"> </w:t>
      </w:r>
      <w:r w:rsidR="00D931D5">
        <w:fldChar w:fldCharType="begin">
          <w:ffData>
            <w:name w:val="Text17"/>
            <w:enabled/>
            <w:calcOnExit w:val="0"/>
            <w:textInput>
              <w:type w:val="number"/>
              <w:default w:val="0.00"/>
            </w:textInput>
          </w:ffData>
        </w:fldChar>
      </w:r>
      <w:bookmarkStart w:id="21" w:name="Text17"/>
      <w:r w:rsidR="00D931D5">
        <w:instrText xml:space="preserve"> FORMTEXT </w:instrText>
      </w:r>
      <w:r w:rsidR="00D931D5">
        <w:fldChar w:fldCharType="separate"/>
      </w:r>
      <w:r w:rsidR="007C6EB9">
        <w:t>0</w:t>
      </w:r>
      <w:r w:rsidR="00D931D5">
        <w:fldChar w:fldCharType="end"/>
      </w:r>
      <w:bookmarkEnd w:id="21"/>
      <w:r w:rsidR="004877A4">
        <w:tab/>
        <w:t xml:space="preserve"> </w:t>
      </w:r>
    </w:p>
    <w:p w:rsidR="0001221D" w:rsidRDefault="0001221D"/>
    <w:p w:rsidR="0001221D" w:rsidRDefault="0001221D">
      <w:r>
        <w:t>Consumables</w:t>
      </w:r>
      <w:r w:rsidR="004877A4">
        <w:t xml:space="preserve"> </w:t>
      </w:r>
      <w:r w:rsidR="00D931D5">
        <w:fldChar w:fldCharType="begin">
          <w:ffData>
            <w:name w:val="Text18"/>
            <w:enabled/>
            <w:calcOnExit w:val="0"/>
            <w:textInput>
              <w:type w:val="number"/>
              <w:default w:val="0.00"/>
            </w:textInput>
          </w:ffData>
        </w:fldChar>
      </w:r>
      <w:bookmarkStart w:id="22" w:name="Text18"/>
      <w:r w:rsidR="00D931D5">
        <w:instrText xml:space="preserve"> FORMTEXT </w:instrText>
      </w:r>
      <w:r w:rsidR="00D931D5">
        <w:fldChar w:fldCharType="separate"/>
      </w:r>
      <w:r w:rsidR="00D931D5">
        <w:rPr>
          <w:noProof/>
        </w:rPr>
        <w:t>0.00</w:t>
      </w:r>
      <w:r w:rsidR="00D931D5">
        <w:fldChar w:fldCharType="end"/>
      </w:r>
      <w:bookmarkEnd w:id="22"/>
    </w:p>
    <w:p w:rsidR="0001221D" w:rsidRDefault="0001221D"/>
    <w:p w:rsidR="0001221D" w:rsidRDefault="0001221D">
      <w:r>
        <w:t xml:space="preserve">Equipment </w:t>
      </w:r>
    </w:p>
    <w:p w:rsidR="00E303EA" w:rsidRDefault="00E303EA"/>
    <w:p w:rsidR="00E303EA" w:rsidRDefault="00E303EA"/>
    <w:p w:rsidR="00E303EA" w:rsidRDefault="00E303EA">
      <w:r>
        <w:t xml:space="preserve">Is this is a multi-institutional project </w:t>
      </w:r>
      <w:r>
        <w:tab/>
      </w:r>
      <w:r>
        <w:tab/>
        <w:t xml:space="preserve">Yes </w:t>
      </w:r>
      <w:r w:rsidR="004877A4">
        <w:fldChar w:fldCharType="begin">
          <w:ffData>
            <w:name w:val="Check1"/>
            <w:enabled/>
            <w:calcOnExit w:val="0"/>
            <w:checkBox>
              <w:sizeAuto/>
              <w:default w:val="0"/>
              <w:checked/>
            </w:checkBox>
          </w:ffData>
        </w:fldChar>
      </w:r>
      <w:bookmarkStart w:id="23" w:name="Check1"/>
      <w:r w:rsidR="004877A4">
        <w:instrText xml:space="preserve"> FORMCHECKBOX </w:instrText>
      </w:r>
      <w:r w:rsidR="00794EA0">
        <w:fldChar w:fldCharType="separate"/>
      </w:r>
      <w:r w:rsidR="004877A4">
        <w:fldChar w:fldCharType="end"/>
      </w:r>
      <w:bookmarkEnd w:id="23"/>
      <w:r>
        <w:tab/>
      </w:r>
      <w:r>
        <w:tab/>
        <w:t xml:space="preserve">No </w:t>
      </w:r>
      <w:r w:rsidR="004877A4">
        <w:fldChar w:fldCharType="begin">
          <w:ffData>
            <w:name w:val="Check2"/>
            <w:enabled/>
            <w:calcOnExit w:val="0"/>
            <w:checkBox>
              <w:sizeAuto/>
              <w:default w:val="0"/>
            </w:checkBox>
          </w:ffData>
        </w:fldChar>
      </w:r>
      <w:bookmarkStart w:id="24" w:name="Check2"/>
      <w:r w:rsidR="004877A4">
        <w:instrText xml:space="preserve"> FORMCHECKBOX </w:instrText>
      </w:r>
      <w:r w:rsidR="00794EA0">
        <w:fldChar w:fldCharType="separate"/>
      </w:r>
      <w:r w:rsidR="004877A4">
        <w:fldChar w:fldCharType="end"/>
      </w:r>
      <w:bookmarkEnd w:id="24"/>
    </w:p>
    <w:p w:rsidR="00E303EA" w:rsidRDefault="00E303EA"/>
    <w:p w:rsidR="00E303EA" w:rsidRPr="008D75D0" w:rsidRDefault="00E303EA">
      <w:pPr>
        <w:rPr>
          <w:b/>
          <w:bCs/>
        </w:rPr>
      </w:pPr>
      <w:r w:rsidRPr="008D75D0">
        <w:rPr>
          <w:b/>
          <w:bCs/>
        </w:rPr>
        <w:t>If no go to section C</w:t>
      </w:r>
    </w:p>
    <w:p w:rsidR="00E303EA" w:rsidRDefault="00E303EA">
      <w:pPr>
        <w:rPr>
          <w:b/>
          <w:bCs/>
        </w:rPr>
      </w:pPr>
    </w:p>
    <w:p w:rsidR="00E303EA" w:rsidRPr="00E303EA" w:rsidRDefault="00E303EA">
      <w:pPr>
        <w:rPr>
          <w:b/>
          <w:bCs/>
        </w:rPr>
      </w:pPr>
      <w:r w:rsidRPr="00E303EA">
        <w:rPr>
          <w:b/>
          <w:bCs/>
        </w:rPr>
        <w:t>Section B</w:t>
      </w:r>
      <w:r w:rsidR="008D75D0">
        <w:rPr>
          <w:b/>
          <w:bCs/>
        </w:rPr>
        <w:tab/>
        <w:t>External Collaboration</w:t>
      </w:r>
    </w:p>
    <w:p w:rsidR="00E303EA" w:rsidRDefault="00E303EA"/>
    <w:p w:rsidR="00E303EA" w:rsidRDefault="00E303EA">
      <w:r>
        <w:t>Which is the lead centre?</w:t>
      </w:r>
    </w:p>
    <w:p w:rsidR="00E303EA" w:rsidRDefault="00E303EA"/>
    <w:p w:rsidR="004877A4" w:rsidRDefault="004877A4">
      <w:r>
        <w:fldChar w:fldCharType="begin">
          <w:ffData>
            <w:name w:val="Text19"/>
            <w:enabled/>
            <w:calcOnExit w:val="0"/>
            <w:textInput/>
          </w:ffData>
        </w:fldChar>
      </w:r>
      <w:bookmarkStart w:id="25" w:name="Text1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5"/>
    </w:p>
    <w:p w:rsidR="00E303EA" w:rsidRDefault="00E303EA"/>
    <w:p w:rsidR="00E303EA" w:rsidRDefault="00E303EA">
      <w:r>
        <w:t>Who is the PI?</w:t>
      </w:r>
    </w:p>
    <w:p w:rsidR="00E303EA" w:rsidRDefault="00E303EA"/>
    <w:p w:rsidR="004877A4" w:rsidRDefault="004877A4">
      <w:r>
        <w:fldChar w:fldCharType="begin">
          <w:ffData>
            <w:name w:val="Text20"/>
            <w:enabled/>
            <w:calcOnExit w:val="0"/>
            <w:textInput/>
          </w:ffData>
        </w:fldChar>
      </w:r>
      <w:bookmarkStart w:id="26" w:name="Text2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6"/>
    </w:p>
    <w:p w:rsidR="00E303EA" w:rsidRDefault="00E303EA"/>
    <w:p w:rsidR="00E303EA" w:rsidRDefault="00E303EA">
      <w:r>
        <w:t>Collaborating  Centres</w:t>
      </w:r>
    </w:p>
    <w:p w:rsidR="00E303EA" w:rsidRDefault="00E303EA"/>
    <w:p w:rsidR="00E303EA" w:rsidRDefault="00E303EA">
      <w:r>
        <w:t>Centre</w:t>
      </w:r>
    </w:p>
    <w:p w:rsidR="004877A4" w:rsidRDefault="004877A4"/>
    <w:p w:rsidR="004877A4" w:rsidRDefault="004877A4">
      <w:r>
        <w:fldChar w:fldCharType="begin">
          <w:ffData>
            <w:name w:val="Text21"/>
            <w:enabled/>
            <w:calcOnExit w:val="0"/>
            <w:textInput/>
          </w:ffData>
        </w:fldChar>
      </w:r>
      <w:bookmarkStart w:id="27" w:name="Text2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7"/>
    </w:p>
    <w:p w:rsidR="00E303EA" w:rsidRDefault="00E303EA"/>
    <w:p w:rsidR="00E303EA" w:rsidRDefault="00E303EA">
      <w:r>
        <w:t>Name and Designation of PI at Centre</w:t>
      </w:r>
    </w:p>
    <w:p w:rsidR="004877A4" w:rsidRDefault="004877A4"/>
    <w:p w:rsidR="004877A4" w:rsidRDefault="004877A4">
      <w:r>
        <w:fldChar w:fldCharType="begin">
          <w:ffData>
            <w:name w:val="Text22"/>
            <w:enabled/>
            <w:calcOnExit w:val="0"/>
            <w:textInput/>
          </w:ffData>
        </w:fldChar>
      </w:r>
      <w:bookmarkStart w:id="28" w:name="Text2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8"/>
    </w:p>
    <w:p w:rsidR="00E303EA" w:rsidRDefault="00E303EA"/>
    <w:p w:rsidR="00E303EA" w:rsidRDefault="00E303EA">
      <w:r>
        <w:t xml:space="preserve">(please add </w:t>
      </w:r>
      <w:r w:rsidR="008D75D0">
        <w:t>as</w:t>
      </w:r>
      <w:r>
        <w:t xml:space="preserve"> necessary)</w:t>
      </w:r>
    </w:p>
    <w:p w:rsidR="007F48E8" w:rsidRDefault="007F48E8"/>
    <w:p w:rsidR="008D75D0" w:rsidRDefault="008D75D0"/>
    <w:p w:rsidR="008D75D0" w:rsidRDefault="008D75D0">
      <w:pPr>
        <w:rPr>
          <w:b/>
          <w:bCs/>
        </w:rPr>
      </w:pPr>
      <w:r w:rsidRPr="008D75D0">
        <w:rPr>
          <w:b/>
          <w:bCs/>
        </w:rPr>
        <w:t>Section C</w:t>
      </w:r>
      <w:r>
        <w:rPr>
          <w:b/>
          <w:bCs/>
        </w:rPr>
        <w:tab/>
        <w:t>Funding Details</w:t>
      </w:r>
    </w:p>
    <w:p w:rsidR="008D75D0" w:rsidRDefault="008D75D0">
      <w:pPr>
        <w:rPr>
          <w:b/>
          <w:bCs/>
        </w:rPr>
      </w:pPr>
    </w:p>
    <w:p w:rsidR="008D75D0" w:rsidRDefault="008D75D0">
      <w:r w:rsidRPr="008D75D0">
        <w:t xml:space="preserve">Is this project externally funded </w:t>
      </w:r>
      <w:r w:rsidRPr="008D75D0">
        <w:tab/>
      </w:r>
      <w:r w:rsidRPr="008D75D0">
        <w:tab/>
      </w:r>
      <w:r>
        <w:t xml:space="preserve">Yes </w:t>
      </w:r>
      <w:r w:rsidR="004877A4">
        <w:fldChar w:fldCharType="begin">
          <w:ffData>
            <w:name w:val="Check3"/>
            <w:enabled/>
            <w:calcOnExit w:val="0"/>
            <w:checkBox>
              <w:sizeAuto/>
              <w:default w:val="0"/>
              <w:checked/>
            </w:checkBox>
          </w:ffData>
        </w:fldChar>
      </w:r>
      <w:bookmarkStart w:id="29" w:name="Check3"/>
      <w:r w:rsidR="004877A4">
        <w:instrText xml:space="preserve"> FORMCHECKBOX </w:instrText>
      </w:r>
      <w:r w:rsidR="00794EA0">
        <w:fldChar w:fldCharType="separate"/>
      </w:r>
      <w:r w:rsidR="004877A4">
        <w:fldChar w:fldCharType="end"/>
      </w:r>
      <w:bookmarkEnd w:id="29"/>
      <w:r>
        <w:tab/>
      </w:r>
      <w:r w:rsidR="004877A4">
        <w:tab/>
      </w:r>
      <w:r>
        <w:t xml:space="preserve">No </w:t>
      </w:r>
      <w:r w:rsidR="004877A4">
        <w:fldChar w:fldCharType="begin">
          <w:ffData>
            <w:name w:val="Check4"/>
            <w:enabled/>
            <w:calcOnExit w:val="0"/>
            <w:checkBox>
              <w:sizeAuto/>
              <w:default w:val="0"/>
            </w:checkBox>
          </w:ffData>
        </w:fldChar>
      </w:r>
      <w:bookmarkStart w:id="30" w:name="Check4"/>
      <w:r w:rsidR="004877A4">
        <w:instrText xml:space="preserve"> FORMCHECKBOX </w:instrText>
      </w:r>
      <w:r w:rsidR="00794EA0">
        <w:fldChar w:fldCharType="separate"/>
      </w:r>
      <w:r w:rsidR="004877A4">
        <w:fldChar w:fldCharType="end"/>
      </w:r>
      <w:bookmarkEnd w:id="30"/>
    </w:p>
    <w:p w:rsidR="008D75D0" w:rsidRDefault="008D75D0"/>
    <w:p w:rsidR="008D75D0" w:rsidRPr="008D75D0" w:rsidRDefault="008D75D0">
      <w:pPr>
        <w:rPr>
          <w:b/>
          <w:bCs/>
        </w:rPr>
      </w:pPr>
      <w:r w:rsidRPr="008D75D0">
        <w:rPr>
          <w:b/>
          <w:bCs/>
        </w:rPr>
        <w:t>If No go to section D</w:t>
      </w:r>
    </w:p>
    <w:p w:rsidR="008D75D0" w:rsidRDefault="008D75D0"/>
    <w:p w:rsidR="008D75D0" w:rsidRDefault="008D75D0">
      <w:r>
        <w:t>Which grant agency is funding this project</w:t>
      </w:r>
    </w:p>
    <w:p w:rsidR="008D75D0" w:rsidRDefault="008D75D0"/>
    <w:p w:rsidR="004877A4" w:rsidRDefault="004877A4">
      <w:r>
        <w:fldChar w:fldCharType="begin">
          <w:ffData>
            <w:name w:val="Text23"/>
            <w:enabled/>
            <w:calcOnExit w:val="0"/>
            <w:textInput/>
          </w:ffData>
        </w:fldChar>
      </w:r>
      <w:bookmarkStart w:id="31" w:name="Text2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1"/>
    </w:p>
    <w:p w:rsidR="008D75D0" w:rsidRDefault="008D75D0"/>
    <w:p w:rsidR="008D75D0" w:rsidRDefault="008D75D0">
      <w:r>
        <w:t xml:space="preserve">Has the funding been awarded </w:t>
      </w:r>
      <w:r>
        <w:tab/>
      </w:r>
      <w:r>
        <w:tab/>
        <w:t xml:space="preserve">Yes </w:t>
      </w:r>
      <w:r w:rsidR="004877A4">
        <w:fldChar w:fldCharType="begin">
          <w:ffData>
            <w:name w:val="Check5"/>
            <w:enabled/>
            <w:calcOnExit w:val="0"/>
            <w:checkBox>
              <w:sizeAuto/>
              <w:default w:val="0"/>
            </w:checkBox>
          </w:ffData>
        </w:fldChar>
      </w:r>
      <w:bookmarkStart w:id="32" w:name="Check5"/>
      <w:r w:rsidR="004877A4">
        <w:instrText xml:space="preserve"> FORMCHECKBOX </w:instrText>
      </w:r>
      <w:r w:rsidR="00794EA0">
        <w:fldChar w:fldCharType="separate"/>
      </w:r>
      <w:r w:rsidR="004877A4">
        <w:fldChar w:fldCharType="end"/>
      </w:r>
      <w:bookmarkEnd w:id="32"/>
      <w:r>
        <w:t xml:space="preserve"> </w:t>
      </w:r>
      <w:r w:rsidR="004877A4">
        <w:t xml:space="preserve">  </w:t>
      </w:r>
      <w:r>
        <w:t xml:space="preserve">Awaited </w:t>
      </w:r>
      <w:r w:rsidR="004877A4">
        <w:fldChar w:fldCharType="begin">
          <w:ffData>
            <w:name w:val="Check6"/>
            <w:enabled/>
            <w:calcOnExit w:val="0"/>
            <w:checkBox>
              <w:sizeAuto/>
              <w:default w:val="0"/>
              <w:checked w:val="0"/>
            </w:checkBox>
          </w:ffData>
        </w:fldChar>
      </w:r>
      <w:bookmarkStart w:id="33" w:name="Check6"/>
      <w:r w:rsidR="004877A4">
        <w:instrText xml:space="preserve"> FORMCHECKBOX </w:instrText>
      </w:r>
      <w:r w:rsidR="00794EA0">
        <w:fldChar w:fldCharType="separate"/>
      </w:r>
      <w:r w:rsidR="004877A4">
        <w:fldChar w:fldCharType="end"/>
      </w:r>
      <w:bookmarkEnd w:id="33"/>
      <w:r>
        <w:t xml:space="preserve">   </w:t>
      </w:r>
      <w:r>
        <w:tab/>
        <w:t xml:space="preserve">Applied for  </w:t>
      </w:r>
      <w:r w:rsidR="004877A4">
        <w:fldChar w:fldCharType="begin">
          <w:ffData>
            <w:name w:val="Check7"/>
            <w:enabled/>
            <w:calcOnExit w:val="0"/>
            <w:checkBox>
              <w:sizeAuto/>
              <w:default w:val="0"/>
            </w:checkBox>
          </w:ffData>
        </w:fldChar>
      </w:r>
      <w:bookmarkStart w:id="34" w:name="Check7"/>
      <w:r w:rsidR="004877A4">
        <w:instrText xml:space="preserve"> FORMCHECKBOX </w:instrText>
      </w:r>
      <w:r w:rsidR="00794EA0">
        <w:fldChar w:fldCharType="separate"/>
      </w:r>
      <w:r w:rsidR="004877A4">
        <w:fldChar w:fldCharType="end"/>
      </w:r>
      <w:bookmarkEnd w:id="34"/>
    </w:p>
    <w:p w:rsidR="008D75D0" w:rsidRDefault="008D75D0"/>
    <w:p w:rsidR="008D75D0" w:rsidRDefault="008D75D0">
      <w:r>
        <w:t xml:space="preserve">Date award expected/received </w:t>
      </w:r>
      <w:r>
        <w:tab/>
      </w:r>
      <w:r>
        <w:tab/>
      </w:r>
      <w:r w:rsidR="006C7AF5">
        <w:rPr>
          <w:color w:val="D9D9D9" w:themeColor="background1" w:themeShade="D9"/>
        </w:rPr>
        <w:fldChar w:fldCharType="begin">
          <w:ffData>
            <w:name w:val="Text24"/>
            <w:enabled/>
            <w:calcOnExit w:val="0"/>
            <w:textInput>
              <w:type w:val="date"/>
              <w:default w:val="01/01/2020"/>
              <w:format w:val="dd/MM/yyyy"/>
            </w:textInput>
          </w:ffData>
        </w:fldChar>
      </w:r>
      <w:bookmarkStart w:id="35" w:name="Text24"/>
      <w:r w:rsidR="006C7AF5">
        <w:rPr>
          <w:color w:val="D9D9D9" w:themeColor="background1" w:themeShade="D9"/>
        </w:rPr>
        <w:instrText xml:space="preserve"> FORMTEXT </w:instrText>
      </w:r>
      <w:r w:rsidR="006C7AF5">
        <w:rPr>
          <w:color w:val="D9D9D9" w:themeColor="background1" w:themeShade="D9"/>
        </w:rPr>
      </w:r>
      <w:r w:rsidR="006C7AF5">
        <w:rPr>
          <w:color w:val="D9D9D9" w:themeColor="background1" w:themeShade="D9"/>
        </w:rPr>
        <w:fldChar w:fldCharType="separate"/>
      </w:r>
      <w:r w:rsidR="007C6EB9">
        <w:rPr>
          <w:color w:val="D9D9D9" w:themeColor="background1" w:themeShade="D9"/>
        </w:rPr>
        <w:t> </w:t>
      </w:r>
      <w:r w:rsidR="007C6EB9">
        <w:rPr>
          <w:color w:val="D9D9D9" w:themeColor="background1" w:themeShade="D9"/>
        </w:rPr>
        <w:t> </w:t>
      </w:r>
      <w:r w:rsidR="007C6EB9">
        <w:rPr>
          <w:color w:val="D9D9D9" w:themeColor="background1" w:themeShade="D9"/>
        </w:rPr>
        <w:t> </w:t>
      </w:r>
      <w:r w:rsidR="007C6EB9">
        <w:rPr>
          <w:color w:val="D9D9D9" w:themeColor="background1" w:themeShade="D9"/>
        </w:rPr>
        <w:t> </w:t>
      </w:r>
      <w:r w:rsidR="007C6EB9">
        <w:rPr>
          <w:color w:val="D9D9D9" w:themeColor="background1" w:themeShade="D9"/>
        </w:rPr>
        <w:t> </w:t>
      </w:r>
      <w:r w:rsidR="006C7AF5">
        <w:rPr>
          <w:color w:val="D9D9D9" w:themeColor="background1" w:themeShade="D9"/>
        </w:rPr>
        <w:fldChar w:fldCharType="end"/>
      </w:r>
      <w:bookmarkEnd w:id="35"/>
    </w:p>
    <w:p w:rsidR="004877A4" w:rsidRDefault="004877A4"/>
    <w:p w:rsidR="008D75D0" w:rsidRDefault="008D75D0">
      <w:r>
        <w:t>Total Amount of Award (in lakhs)</w:t>
      </w:r>
      <w:r w:rsidR="004877A4">
        <w:tab/>
      </w:r>
      <w:r w:rsidR="004877A4">
        <w:tab/>
      </w:r>
      <w:r w:rsidR="00D931D5">
        <w:fldChar w:fldCharType="begin">
          <w:ffData>
            <w:name w:val="Text25"/>
            <w:enabled/>
            <w:calcOnExit w:val="0"/>
            <w:textInput>
              <w:type w:val="number"/>
              <w:default w:val="0.00"/>
            </w:textInput>
          </w:ffData>
        </w:fldChar>
      </w:r>
      <w:bookmarkStart w:id="36" w:name="Text25"/>
      <w:r w:rsidR="00D931D5">
        <w:instrText xml:space="preserve"> FORMTEXT </w:instrText>
      </w:r>
      <w:r w:rsidR="00D931D5">
        <w:fldChar w:fldCharType="separate"/>
      </w:r>
      <w:r w:rsidR="00D931D5">
        <w:rPr>
          <w:noProof/>
        </w:rPr>
        <w:t>0.00</w:t>
      </w:r>
      <w:r w:rsidR="00D931D5">
        <w:fldChar w:fldCharType="end"/>
      </w:r>
      <w:bookmarkEnd w:id="36"/>
    </w:p>
    <w:p w:rsidR="008D75D0" w:rsidRDefault="008D75D0"/>
    <w:p w:rsidR="008D75D0" w:rsidRDefault="008D75D0">
      <w:r>
        <w:t>Total Amount to TMC PI (in lakhs)</w:t>
      </w:r>
      <w:r w:rsidR="004877A4">
        <w:tab/>
      </w:r>
      <w:r w:rsidR="00D931D5">
        <w:fldChar w:fldCharType="begin">
          <w:ffData>
            <w:name w:val="Text26"/>
            <w:enabled/>
            <w:calcOnExit w:val="0"/>
            <w:textInput>
              <w:type w:val="number"/>
              <w:default w:val="0.00"/>
            </w:textInput>
          </w:ffData>
        </w:fldChar>
      </w:r>
      <w:bookmarkStart w:id="37" w:name="Text26"/>
      <w:r w:rsidR="00D931D5">
        <w:instrText xml:space="preserve"> FORMTEXT </w:instrText>
      </w:r>
      <w:r w:rsidR="00D931D5">
        <w:fldChar w:fldCharType="separate"/>
      </w:r>
      <w:r w:rsidR="00D931D5">
        <w:rPr>
          <w:noProof/>
        </w:rPr>
        <w:t>0.00</w:t>
      </w:r>
      <w:r w:rsidR="00D931D5">
        <w:fldChar w:fldCharType="end"/>
      </w:r>
      <w:bookmarkEnd w:id="37"/>
    </w:p>
    <w:p w:rsidR="008D75D0" w:rsidRDefault="008D75D0"/>
    <w:p w:rsidR="008D75D0" w:rsidRDefault="008D75D0">
      <w:pPr>
        <w:rPr>
          <w:b/>
          <w:bCs/>
        </w:rPr>
      </w:pPr>
      <w:r w:rsidRPr="008D75D0">
        <w:rPr>
          <w:b/>
          <w:bCs/>
        </w:rPr>
        <w:t>Section D</w:t>
      </w:r>
      <w:r>
        <w:rPr>
          <w:b/>
          <w:bCs/>
        </w:rPr>
        <w:tab/>
        <w:t>Resource Requirements</w:t>
      </w:r>
    </w:p>
    <w:p w:rsidR="001D1CB6" w:rsidRDefault="001D1CB6">
      <w:pPr>
        <w:rPr>
          <w:b/>
          <w:bCs/>
        </w:rPr>
      </w:pPr>
    </w:p>
    <w:p w:rsidR="001D1CB6" w:rsidRPr="00D82B7C" w:rsidRDefault="001D1CB6">
      <w:pPr>
        <w:rPr>
          <w:u w:val="single"/>
        </w:rPr>
      </w:pPr>
      <w:r w:rsidRPr="00D82B7C">
        <w:rPr>
          <w:u w:val="single"/>
        </w:rPr>
        <w:t xml:space="preserve">Human Resources </w:t>
      </w:r>
    </w:p>
    <w:p w:rsidR="001D1CB6" w:rsidRDefault="001D1CB6"/>
    <w:p w:rsidR="00E303EA" w:rsidRDefault="001D1CB6">
      <w:r>
        <w:t xml:space="preserve">Will you be appointing staff? </w:t>
      </w:r>
      <w:r>
        <w:tab/>
      </w:r>
      <w:r>
        <w:tab/>
        <w:t xml:space="preserve">Yes </w:t>
      </w:r>
      <w:r w:rsidR="004877A4">
        <w:fldChar w:fldCharType="begin">
          <w:ffData>
            <w:name w:val="Check8"/>
            <w:enabled/>
            <w:calcOnExit w:val="0"/>
            <w:checkBox>
              <w:sizeAuto/>
              <w:default w:val="0"/>
              <w:checked w:val="0"/>
            </w:checkBox>
          </w:ffData>
        </w:fldChar>
      </w:r>
      <w:bookmarkStart w:id="38" w:name="Check8"/>
      <w:r w:rsidR="004877A4">
        <w:instrText xml:space="preserve"> FORMCHECKBOX </w:instrText>
      </w:r>
      <w:r w:rsidR="00794EA0">
        <w:fldChar w:fldCharType="separate"/>
      </w:r>
      <w:r w:rsidR="004877A4">
        <w:fldChar w:fldCharType="end"/>
      </w:r>
      <w:bookmarkEnd w:id="38"/>
      <w:r>
        <w:tab/>
      </w:r>
      <w:r>
        <w:tab/>
        <w:t xml:space="preserve">No </w:t>
      </w:r>
      <w:r w:rsidR="004877A4">
        <w:fldChar w:fldCharType="begin">
          <w:ffData>
            <w:name w:val="Check9"/>
            <w:enabled/>
            <w:calcOnExit w:val="0"/>
            <w:checkBox>
              <w:sizeAuto/>
              <w:default w:val="0"/>
              <w:checked/>
            </w:checkBox>
          </w:ffData>
        </w:fldChar>
      </w:r>
      <w:bookmarkStart w:id="39" w:name="Check9"/>
      <w:r w:rsidR="004877A4">
        <w:instrText xml:space="preserve"> FORMCHECKBOX </w:instrText>
      </w:r>
      <w:r w:rsidR="00794EA0">
        <w:fldChar w:fldCharType="separate"/>
      </w:r>
      <w:r w:rsidR="004877A4">
        <w:fldChar w:fldCharType="end"/>
      </w:r>
      <w:bookmarkEnd w:id="39"/>
    </w:p>
    <w:p w:rsidR="004877A4" w:rsidRDefault="004877A4"/>
    <w:p w:rsidR="001D1CB6" w:rsidRDefault="001D1CB6">
      <w:r>
        <w:t>If yes</w:t>
      </w:r>
      <w:r w:rsidR="00D82B7C">
        <w:t>, please fill the following</w:t>
      </w:r>
    </w:p>
    <w:p w:rsidR="001D1CB6" w:rsidRDefault="001D1CB6"/>
    <w:p w:rsidR="00D82B7C" w:rsidRDefault="001D1CB6">
      <w:r>
        <w:t>Number of staff to be employed on the project</w:t>
      </w:r>
      <w:r w:rsidR="00D82B7C">
        <w:t xml:space="preserve"> </w:t>
      </w:r>
      <w:r w:rsidR="004877A4">
        <w:fldChar w:fldCharType="begin">
          <w:ffData>
            <w:name w:val="Text27"/>
            <w:enabled/>
            <w:calcOnExit w:val="0"/>
            <w:textInput>
              <w:type w:val="number"/>
              <w:maxLength w:val="10"/>
            </w:textInput>
          </w:ffData>
        </w:fldChar>
      </w:r>
      <w:bookmarkStart w:id="40" w:name="Text27"/>
      <w:r w:rsidR="004877A4">
        <w:instrText xml:space="preserve"> FORMTEXT </w:instrText>
      </w:r>
      <w:r w:rsidR="004877A4">
        <w:fldChar w:fldCharType="separate"/>
      </w:r>
      <w:r w:rsidR="004877A4">
        <w:rPr>
          <w:noProof/>
        </w:rPr>
        <w:t> </w:t>
      </w:r>
      <w:r w:rsidR="004877A4">
        <w:rPr>
          <w:noProof/>
        </w:rPr>
        <w:t> </w:t>
      </w:r>
      <w:r w:rsidR="004877A4">
        <w:rPr>
          <w:noProof/>
        </w:rPr>
        <w:t> </w:t>
      </w:r>
      <w:r w:rsidR="004877A4">
        <w:rPr>
          <w:noProof/>
        </w:rPr>
        <w:t> </w:t>
      </w:r>
      <w:r w:rsidR="004877A4">
        <w:rPr>
          <w:noProof/>
        </w:rPr>
        <w:t> </w:t>
      </w:r>
      <w:r w:rsidR="004877A4">
        <w:fldChar w:fldCharType="end"/>
      </w:r>
      <w:bookmarkEnd w:id="40"/>
    </w:p>
    <w:p w:rsidR="004877A4" w:rsidRDefault="004877A4"/>
    <w:p w:rsidR="00D82B7C" w:rsidRDefault="00D82B7C">
      <w:r>
        <w:t>Details of staff (please fill for each staff)</w:t>
      </w:r>
    </w:p>
    <w:p w:rsidR="00D82B7C" w:rsidRDefault="00D82B7C"/>
    <w:p w:rsidR="00D82B7C" w:rsidRDefault="00D82B7C">
      <w:r>
        <w:t>Staff 1</w:t>
      </w:r>
    </w:p>
    <w:p w:rsidR="00D82B7C" w:rsidRDefault="00D82B7C"/>
    <w:p w:rsidR="00D82B7C" w:rsidRDefault="00D82B7C" w:rsidP="00D82B7C">
      <w:pPr>
        <w:pStyle w:val="ListParagraph"/>
        <w:numPr>
          <w:ilvl w:val="0"/>
          <w:numId w:val="1"/>
        </w:numPr>
      </w:pPr>
      <w:r>
        <w:t xml:space="preserve">Designation </w:t>
      </w:r>
      <w:r w:rsidR="004877A4">
        <w:t xml:space="preserve"> </w:t>
      </w:r>
      <w:r w:rsidR="004877A4">
        <w:fldChar w:fldCharType="begin">
          <w:ffData>
            <w:name w:val="Text28"/>
            <w:enabled/>
            <w:calcOnExit w:val="0"/>
            <w:textInput/>
          </w:ffData>
        </w:fldChar>
      </w:r>
      <w:bookmarkStart w:id="41" w:name="Text28"/>
      <w:r w:rsidR="004877A4">
        <w:instrText xml:space="preserve"> FORMTEXT </w:instrText>
      </w:r>
      <w:r w:rsidR="004877A4">
        <w:fldChar w:fldCharType="separate"/>
      </w:r>
      <w:r w:rsidR="004877A4">
        <w:rPr>
          <w:noProof/>
        </w:rPr>
        <w:t> </w:t>
      </w:r>
      <w:r w:rsidR="004877A4">
        <w:rPr>
          <w:noProof/>
        </w:rPr>
        <w:t> </w:t>
      </w:r>
      <w:r w:rsidR="004877A4">
        <w:rPr>
          <w:noProof/>
        </w:rPr>
        <w:t> </w:t>
      </w:r>
      <w:r w:rsidR="004877A4">
        <w:rPr>
          <w:noProof/>
        </w:rPr>
        <w:t> </w:t>
      </w:r>
      <w:r w:rsidR="004877A4">
        <w:rPr>
          <w:noProof/>
        </w:rPr>
        <w:t> </w:t>
      </w:r>
      <w:r w:rsidR="004877A4">
        <w:fldChar w:fldCharType="end"/>
      </w:r>
      <w:bookmarkEnd w:id="41"/>
    </w:p>
    <w:p w:rsidR="004877A4" w:rsidRDefault="004877A4" w:rsidP="004877A4">
      <w:pPr>
        <w:pStyle w:val="ListParagraph"/>
      </w:pPr>
    </w:p>
    <w:p w:rsidR="00D82B7C" w:rsidRDefault="00D82B7C" w:rsidP="00D82B7C">
      <w:pPr>
        <w:pStyle w:val="ListParagraph"/>
        <w:numPr>
          <w:ilvl w:val="0"/>
          <w:numId w:val="1"/>
        </w:numPr>
      </w:pPr>
      <w:r>
        <w:t xml:space="preserve">Start Salary </w:t>
      </w:r>
      <w:r w:rsidR="004877A4">
        <w:t xml:space="preserve">  </w:t>
      </w:r>
      <w:r w:rsidR="00D931D5">
        <w:fldChar w:fldCharType="begin">
          <w:ffData>
            <w:name w:val="Text29"/>
            <w:enabled/>
            <w:calcOnExit w:val="0"/>
            <w:textInput>
              <w:type w:val="number"/>
              <w:default w:val="0.00"/>
            </w:textInput>
          </w:ffData>
        </w:fldChar>
      </w:r>
      <w:bookmarkStart w:id="42" w:name="Text29"/>
      <w:r w:rsidR="00D931D5">
        <w:instrText xml:space="preserve"> FORMTEXT </w:instrText>
      </w:r>
      <w:r w:rsidR="00D931D5">
        <w:fldChar w:fldCharType="separate"/>
      </w:r>
      <w:r w:rsidR="00D931D5">
        <w:rPr>
          <w:noProof/>
        </w:rPr>
        <w:t>0.00</w:t>
      </w:r>
      <w:r w:rsidR="00D931D5">
        <w:fldChar w:fldCharType="end"/>
      </w:r>
      <w:bookmarkEnd w:id="42"/>
    </w:p>
    <w:p w:rsidR="004877A4" w:rsidRDefault="004877A4" w:rsidP="004877A4"/>
    <w:p w:rsidR="00D82B7C" w:rsidRPr="004877A4" w:rsidRDefault="00D82B7C" w:rsidP="00D82B7C">
      <w:pPr>
        <w:pStyle w:val="ListParagraph"/>
        <w:numPr>
          <w:ilvl w:val="0"/>
          <w:numId w:val="1"/>
        </w:numPr>
      </w:pPr>
      <w:r>
        <w:t xml:space="preserve">Duration of Appointment </w:t>
      </w:r>
      <w:r>
        <w:tab/>
        <w:t xml:space="preserve">Start:  </w:t>
      </w:r>
      <w:r w:rsidR="00D931D5">
        <w:rPr>
          <w:color w:val="D9D9D9" w:themeColor="background1" w:themeShade="D9"/>
        </w:rPr>
        <w:fldChar w:fldCharType="begin">
          <w:ffData>
            <w:name w:val="Text30"/>
            <w:enabled/>
            <w:calcOnExit w:val="0"/>
            <w:textInput>
              <w:type w:val="date"/>
              <w:default w:val="01/01/2020"/>
              <w:format w:val="dd/MM/yyyy"/>
            </w:textInput>
          </w:ffData>
        </w:fldChar>
      </w:r>
      <w:bookmarkStart w:id="43" w:name="Text30"/>
      <w:r w:rsidR="00D931D5">
        <w:rPr>
          <w:color w:val="D9D9D9" w:themeColor="background1" w:themeShade="D9"/>
        </w:rPr>
        <w:instrText xml:space="preserve"> FORMTEXT </w:instrText>
      </w:r>
      <w:r w:rsidR="00D931D5">
        <w:rPr>
          <w:color w:val="D9D9D9" w:themeColor="background1" w:themeShade="D9"/>
        </w:rPr>
      </w:r>
      <w:r w:rsidR="00D931D5">
        <w:rPr>
          <w:color w:val="D9D9D9" w:themeColor="background1" w:themeShade="D9"/>
        </w:rPr>
        <w:fldChar w:fldCharType="separate"/>
      </w:r>
      <w:r w:rsidR="00D931D5">
        <w:rPr>
          <w:noProof/>
          <w:color w:val="D9D9D9" w:themeColor="background1" w:themeShade="D9"/>
        </w:rPr>
        <w:t>01/01/2020</w:t>
      </w:r>
      <w:r w:rsidR="00D931D5">
        <w:rPr>
          <w:color w:val="D9D9D9" w:themeColor="background1" w:themeShade="D9"/>
        </w:rPr>
        <w:fldChar w:fldCharType="end"/>
      </w:r>
      <w:bookmarkEnd w:id="43"/>
      <w:r>
        <w:tab/>
      </w:r>
      <w:r>
        <w:tab/>
        <w:t xml:space="preserve">End:  </w:t>
      </w:r>
      <w:r w:rsidR="00D931D5">
        <w:rPr>
          <w:color w:val="D9D9D9" w:themeColor="background1" w:themeShade="D9"/>
        </w:rPr>
        <w:fldChar w:fldCharType="begin">
          <w:ffData>
            <w:name w:val="Text31"/>
            <w:enabled/>
            <w:calcOnExit w:val="0"/>
            <w:textInput>
              <w:type w:val="date"/>
              <w:default w:val="01/01/2020"/>
              <w:format w:val="dd/MM/yyyy"/>
            </w:textInput>
          </w:ffData>
        </w:fldChar>
      </w:r>
      <w:bookmarkStart w:id="44" w:name="Text31"/>
      <w:r w:rsidR="00D931D5">
        <w:rPr>
          <w:color w:val="D9D9D9" w:themeColor="background1" w:themeShade="D9"/>
        </w:rPr>
        <w:instrText xml:space="preserve"> FORMTEXT </w:instrText>
      </w:r>
      <w:r w:rsidR="00D931D5">
        <w:rPr>
          <w:color w:val="D9D9D9" w:themeColor="background1" w:themeShade="D9"/>
        </w:rPr>
      </w:r>
      <w:r w:rsidR="00D931D5">
        <w:rPr>
          <w:color w:val="D9D9D9" w:themeColor="background1" w:themeShade="D9"/>
        </w:rPr>
        <w:fldChar w:fldCharType="separate"/>
      </w:r>
      <w:r w:rsidR="00D931D5">
        <w:rPr>
          <w:noProof/>
          <w:color w:val="D9D9D9" w:themeColor="background1" w:themeShade="D9"/>
        </w:rPr>
        <w:t>01/01/2020</w:t>
      </w:r>
      <w:r w:rsidR="00D931D5">
        <w:rPr>
          <w:color w:val="D9D9D9" w:themeColor="background1" w:themeShade="D9"/>
        </w:rPr>
        <w:fldChar w:fldCharType="end"/>
      </w:r>
      <w:bookmarkEnd w:id="44"/>
    </w:p>
    <w:p w:rsidR="004877A4" w:rsidRPr="00D82B7C" w:rsidRDefault="004877A4" w:rsidP="004877A4"/>
    <w:p w:rsidR="00D82B7C" w:rsidRPr="004877A4" w:rsidRDefault="00D82B7C" w:rsidP="00D82B7C">
      <w:pPr>
        <w:pStyle w:val="ListParagraph"/>
        <w:numPr>
          <w:ilvl w:val="0"/>
          <w:numId w:val="1"/>
        </w:numPr>
      </w:pPr>
      <w:r w:rsidRPr="004877A4">
        <w:rPr>
          <w:color w:val="000000" w:themeColor="text1"/>
        </w:rPr>
        <w:t xml:space="preserve">Is salary fully covered by the grant?  Yes </w:t>
      </w:r>
      <w:r w:rsidR="004877A4" w:rsidRPr="004877A4">
        <w:rPr>
          <w:color w:val="000000" w:themeColor="text1"/>
        </w:rPr>
        <w:fldChar w:fldCharType="begin">
          <w:ffData>
            <w:name w:val="Check10"/>
            <w:enabled/>
            <w:calcOnExit w:val="0"/>
            <w:checkBox>
              <w:sizeAuto/>
              <w:default w:val="0"/>
            </w:checkBox>
          </w:ffData>
        </w:fldChar>
      </w:r>
      <w:bookmarkStart w:id="45" w:name="Check10"/>
      <w:r w:rsidR="004877A4" w:rsidRPr="004877A4">
        <w:rPr>
          <w:color w:val="000000" w:themeColor="text1"/>
        </w:rPr>
        <w:instrText xml:space="preserve"> FORMCHECKBOX </w:instrText>
      </w:r>
      <w:r w:rsidR="00794EA0">
        <w:rPr>
          <w:color w:val="000000" w:themeColor="text1"/>
        </w:rPr>
      </w:r>
      <w:r w:rsidR="00794EA0">
        <w:rPr>
          <w:color w:val="000000" w:themeColor="text1"/>
        </w:rPr>
        <w:fldChar w:fldCharType="separate"/>
      </w:r>
      <w:r w:rsidR="004877A4" w:rsidRPr="004877A4">
        <w:rPr>
          <w:color w:val="000000" w:themeColor="text1"/>
        </w:rPr>
        <w:fldChar w:fldCharType="end"/>
      </w:r>
      <w:bookmarkEnd w:id="45"/>
      <w:r w:rsidRPr="004877A4">
        <w:rPr>
          <w:color w:val="000000" w:themeColor="text1"/>
        </w:rPr>
        <w:tab/>
      </w:r>
      <w:r w:rsidRPr="004877A4">
        <w:rPr>
          <w:color w:val="000000" w:themeColor="text1"/>
        </w:rPr>
        <w:tab/>
        <w:t xml:space="preserve">No </w:t>
      </w:r>
      <w:r w:rsidR="004877A4">
        <w:rPr>
          <w:color w:val="000000" w:themeColor="text1"/>
        </w:rPr>
        <w:fldChar w:fldCharType="begin">
          <w:ffData>
            <w:name w:val="Check11"/>
            <w:enabled/>
            <w:calcOnExit w:val="0"/>
            <w:checkBox>
              <w:sizeAuto/>
              <w:default w:val="0"/>
            </w:checkBox>
          </w:ffData>
        </w:fldChar>
      </w:r>
      <w:bookmarkStart w:id="46" w:name="Check11"/>
      <w:r w:rsidR="004877A4">
        <w:rPr>
          <w:color w:val="000000" w:themeColor="text1"/>
        </w:rPr>
        <w:instrText xml:space="preserve"> FORMCHECKBOX </w:instrText>
      </w:r>
      <w:r w:rsidR="00794EA0">
        <w:rPr>
          <w:color w:val="000000" w:themeColor="text1"/>
        </w:rPr>
      </w:r>
      <w:r w:rsidR="00794EA0">
        <w:rPr>
          <w:color w:val="000000" w:themeColor="text1"/>
        </w:rPr>
        <w:fldChar w:fldCharType="separate"/>
      </w:r>
      <w:r w:rsidR="004877A4">
        <w:rPr>
          <w:color w:val="000000" w:themeColor="text1"/>
        </w:rPr>
        <w:fldChar w:fldCharType="end"/>
      </w:r>
      <w:bookmarkEnd w:id="46"/>
    </w:p>
    <w:p w:rsidR="004877A4" w:rsidRDefault="004877A4" w:rsidP="004877A4"/>
    <w:p w:rsidR="00D82B7C" w:rsidRDefault="00D82B7C" w:rsidP="00D82B7C">
      <w:r>
        <w:t>If No – where is the shortfall being met from</w:t>
      </w:r>
    </w:p>
    <w:p w:rsidR="00D82B7C" w:rsidRDefault="00D82B7C" w:rsidP="00D82B7C"/>
    <w:p w:rsidR="00D82B7C" w:rsidRDefault="00D82B7C" w:rsidP="00D82B7C">
      <w:pPr>
        <w:pStyle w:val="ListParagraph"/>
        <w:numPr>
          <w:ilvl w:val="0"/>
          <w:numId w:val="1"/>
        </w:numPr>
      </w:pPr>
      <w:r>
        <w:t>Is salary fixed for the entire duration or will there be yearly increments?</w:t>
      </w:r>
    </w:p>
    <w:p w:rsidR="004877A4" w:rsidRDefault="004877A4" w:rsidP="004877A4"/>
    <w:p w:rsidR="004877A4" w:rsidRDefault="004877A4" w:rsidP="004877A4">
      <w:r>
        <w:fldChar w:fldCharType="begin">
          <w:ffData>
            <w:name w:val="Text32"/>
            <w:enabled/>
            <w:calcOnExit w:val="0"/>
            <w:textInput/>
          </w:ffData>
        </w:fldChar>
      </w:r>
      <w:bookmarkStart w:id="47" w:name="Text3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7"/>
    </w:p>
    <w:p w:rsidR="004F2858" w:rsidRDefault="004F2858" w:rsidP="004F2858"/>
    <w:p w:rsidR="00D82B7C" w:rsidRDefault="004F2858" w:rsidP="004F2858">
      <w:r>
        <w:t xml:space="preserve">Please inform Finance of salary calculations </w:t>
      </w:r>
    </w:p>
    <w:p w:rsidR="00D82B7C" w:rsidRDefault="00D82B7C" w:rsidP="00D82B7C">
      <w:pPr>
        <w:pStyle w:val="ListParagraph"/>
      </w:pPr>
    </w:p>
    <w:p w:rsidR="00D82B7C" w:rsidRDefault="00D82B7C" w:rsidP="00D82B7C">
      <w:pPr>
        <w:pStyle w:val="ListParagraph"/>
        <w:numPr>
          <w:ilvl w:val="0"/>
          <w:numId w:val="1"/>
        </w:numPr>
      </w:pPr>
      <w:r>
        <w:t>Will staff be eligible for TMC health insurance/coverage?</w:t>
      </w:r>
      <w:r>
        <w:tab/>
        <w:t xml:space="preserve">Yes </w:t>
      </w:r>
      <w:r w:rsidR="004877A4">
        <w:fldChar w:fldCharType="begin">
          <w:ffData>
            <w:name w:val="Check12"/>
            <w:enabled/>
            <w:calcOnExit w:val="0"/>
            <w:checkBox>
              <w:sizeAuto/>
              <w:default w:val="0"/>
            </w:checkBox>
          </w:ffData>
        </w:fldChar>
      </w:r>
      <w:bookmarkStart w:id="48" w:name="Check12"/>
      <w:r w:rsidR="004877A4">
        <w:instrText xml:space="preserve"> FORMCHECKBOX </w:instrText>
      </w:r>
      <w:r w:rsidR="00794EA0">
        <w:fldChar w:fldCharType="separate"/>
      </w:r>
      <w:r w:rsidR="004877A4">
        <w:fldChar w:fldCharType="end"/>
      </w:r>
      <w:bookmarkEnd w:id="48"/>
      <w:r>
        <w:t xml:space="preserve">  No </w:t>
      </w:r>
      <w:r w:rsidR="004877A4">
        <w:fldChar w:fldCharType="begin">
          <w:ffData>
            <w:name w:val="Check13"/>
            <w:enabled/>
            <w:calcOnExit w:val="0"/>
            <w:checkBox>
              <w:sizeAuto/>
              <w:default w:val="0"/>
            </w:checkBox>
          </w:ffData>
        </w:fldChar>
      </w:r>
      <w:bookmarkStart w:id="49" w:name="Check13"/>
      <w:r w:rsidR="004877A4">
        <w:instrText xml:space="preserve"> FORMCHECKBOX </w:instrText>
      </w:r>
      <w:r w:rsidR="00794EA0">
        <w:fldChar w:fldCharType="separate"/>
      </w:r>
      <w:r w:rsidR="004877A4">
        <w:fldChar w:fldCharType="end"/>
      </w:r>
      <w:bookmarkEnd w:id="49"/>
    </w:p>
    <w:p w:rsidR="00D82B7C" w:rsidRDefault="00D82B7C" w:rsidP="00D82B7C"/>
    <w:p w:rsidR="00D82B7C" w:rsidRDefault="00D82B7C" w:rsidP="00D82B7C">
      <w:r>
        <w:t>If yes, please ensure that this has been discussed with HR</w:t>
      </w:r>
    </w:p>
    <w:p w:rsidR="00D82B7C" w:rsidRDefault="00D82B7C" w:rsidP="00D82B7C"/>
    <w:p w:rsidR="00D82B7C" w:rsidRPr="00D82B7C" w:rsidRDefault="00D82B7C" w:rsidP="00D82B7C">
      <w:pPr>
        <w:rPr>
          <w:u w:val="single"/>
        </w:rPr>
      </w:pPr>
      <w:r w:rsidRPr="00D82B7C">
        <w:rPr>
          <w:u w:val="single"/>
        </w:rPr>
        <w:t>Estates</w:t>
      </w:r>
    </w:p>
    <w:p w:rsidR="00D82B7C" w:rsidRDefault="00D82B7C" w:rsidP="00D82B7C"/>
    <w:p w:rsidR="004F2858" w:rsidRDefault="00D82B7C" w:rsidP="00D82B7C">
      <w:r>
        <w:t xml:space="preserve">Will staff require office space and desk?  Yes </w:t>
      </w:r>
      <w:r w:rsidR="004877A4">
        <w:fldChar w:fldCharType="begin">
          <w:ffData>
            <w:name w:val="Check14"/>
            <w:enabled/>
            <w:calcOnExit w:val="0"/>
            <w:checkBox>
              <w:sizeAuto/>
              <w:default w:val="0"/>
            </w:checkBox>
          </w:ffData>
        </w:fldChar>
      </w:r>
      <w:bookmarkStart w:id="50" w:name="Check14"/>
      <w:r w:rsidR="004877A4">
        <w:instrText xml:space="preserve"> FORMCHECKBOX </w:instrText>
      </w:r>
      <w:r w:rsidR="00794EA0">
        <w:fldChar w:fldCharType="separate"/>
      </w:r>
      <w:r w:rsidR="004877A4">
        <w:fldChar w:fldCharType="end"/>
      </w:r>
      <w:bookmarkEnd w:id="50"/>
      <w:r>
        <w:tab/>
        <w:t xml:space="preserve">No  </w:t>
      </w:r>
      <w:r w:rsidR="004877A4">
        <w:fldChar w:fldCharType="begin">
          <w:ffData>
            <w:name w:val="Check15"/>
            <w:enabled/>
            <w:calcOnExit w:val="0"/>
            <w:checkBox>
              <w:sizeAuto/>
              <w:default w:val="0"/>
            </w:checkBox>
          </w:ffData>
        </w:fldChar>
      </w:r>
      <w:bookmarkStart w:id="51" w:name="Check15"/>
      <w:r w:rsidR="004877A4">
        <w:instrText xml:space="preserve"> FORMCHECKBOX </w:instrText>
      </w:r>
      <w:r w:rsidR="00794EA0">
        <w:fldChar w:fldCharType="separate"/>
      </w:r>
      <w:r w:rsidR="004877A4">
        <w:fldChar w:fldCharType="end"/>
      </w:r>
      <w:bookmarkEnd w:id="51"/>
    </w:p>
    <w:p w:rsidR="004877A4" w:rsidRDefault="004877A4" w:rsidP="00D82B7C"/>
    <w:p w:rsidR="004F2858" w:rsidRDefault="004F2858" w:rsidP="00D82B7C">
      <w:r>
        <w:t>If Yes please fill the following:</w:t>
      </w:r>
    </w:p>
    <w:p w:rsidR="00D82B7C" w:rsidRDefault="00D82B7C" w:rsidP="00D82B7C"/>
    <w:p w:rsidR="00D82B7C" w:rsidRDefault="00D82B7C" w:rsidP="00D82B7C">
      <w:r>
        <w:t xml:space="preserve">Has space been identified  Yes </w:t>
      </w:r>
      <w:r w:rsidR="004877A4">
        <w:fldChar w:fldCharType="begin">
          <w:ffData>
            <w:name w:val="Check16"/>
            <w:enabled/>
            <w:calcOnExit w:val="0"/>
            <w:checkBox>
              <w:sizeAuto/>
              <w:default w:val="0"/>
            </w:checkBox>
          </w:ffData>
        </w:fldChar>
      </w:r>
      <w:bookmarkStart w:id="52" w:name="Check16"/>
      <w:r w:rsidR="004877A4">
        <w:instrText xml:space="preserve"> FORMCHECKBOX </w:instrText>
      </w:r>
      <w:r w:rsidR="00794EA0">
        <w:fldChar w:fldCharType="separate"/>
      </w:r>
      <w:r w:rsidR="004877A4">
        <w:fldChar w:fldCharType="end"/>
      </w:r>
      <w:bookmarkEnd w:id="52"/>
      <w:r>
        <w:t xml:space="preserve"> </w:t>
      </w:r>
      <w:r>
        <w:tab/>
        <w:t xml:space="preserve">No </w:t>
      </w:r>
      <w:r w:rsidR="004877A4">
        <w:fldChar w:fldCharType="begin">
          <w:ffData>
            <w:name w:val="Check17"/>
            <w:enabled/>
            <w:calcOnExit w:val="0"/>
            <w:checkBox>
              <w:sizeAuto/>
              <w:default w:val="0"/>
            </w:checkBox>
          </w:ffData>
        </w:fldChar>
      </w:r>
      <w:bookmarkStart w:id="53" w:name="Check17"/>
      <w:r w:rsidR="004877A4">
        <w:instrText xml:space="preserve"> FORMCHECKBOX </w:instrText>
      </w:r>
      <w:r w:rsidR="00794EA0">
        <w:fldChar w:fldCharType="separate"/>
      </w:r>
      <w:r w:rsidR="004877A4">
        <w:fldChar w:fldCharType="end"/>
      </w:r>
      <w:bookmarkEnd w:id="53"/>
    </w:p>
    <w:p w:rsidR="00D82B7C" w:rsidRDefault="00D82B7C" w:rsidP="00D82B7C"/>
    <w:p w:rsidR="004F2858" w:rsidRDefault="00D82B7C" w:rsidP="00D82B7C">
      <w:r>
        <w:t>Do they require IT support (email, computer</w:t>
      </w:r>
      <w:r w:rsidR="004F2858">
        <w:t>, software</w:t>
      </w:r>
      <w:r>
        <w:t xml:space="preserve">) </w:t>
      </w:r>
      <w:r>
        <w:tab/>
        <w:t xml:space="preserve">Yes </w:t>
      </w:r>
      <w:r w:rsidR="004877A4">
        <w:fldChar w:fldCharType="begin">
          <w:ffData>
            <w:name w:val="Check18"/>
            <w:enabled/>
            <w:calcOnExit w:val="0"/>
            <w:checkBox>
              <w:sizeAuto/>
              <w:default w:val="0"/>
            </w:checkBox>
          </w:ffData>
        </w:fldChar>
      </w:r>
      <w:bookmarkStart w:id="54" w:name="Check18"/>
      <w:r w:rsidR="004877A4">
        <w:instrText xml:space="preserve"> FORMCHECKBOX </w:instrText>
      </w:r>
      <w:r w:rsidR="00794EA0">
        <w:fldChar w:fldCharType="separate"/>
      </w:r>
      <w:r w:rsidR="004877A4">
        <w:fldChar w:fldCharType="end"/>
      </w:r>
      <w:bookmarkEnd w:id="54"/>
      <w:r>
        <w:t xml:space="preserve"> </w:t>
      </w:r>
      <w:r w:rsidR="004877A4">
        <w:t xml:space="preserve"> </w:t>
      </w:r>
      <w:r w:rsidR="004877A4">
        <w:tab/>
      </w:r>
      <w:r>
        <w:t xml:space="preserve">No </w:t>
      </w:r>
      <w:r w:rsidR="004877A4">
        <w:fldChar w:fldCharType="begin">
          <w:ffData>
            <w:name w:val="Check19"/>
            <w:enabled/>
            <w:calcOnExit w:val="0"/>
            <w:checkBox>
              <w:sizeAuto/>
              <w:default w:val="0"/>
            </w:checkBox>
          </w:ffData>
        </w:fldChar>
      </w:r>
      <w:bookmarkStart w:id="55" w:name="Check19"/>
      <w:r w:rsidR="004877A4">
        <w:instrText xml:space="preserve"> FORMCHECKBOX </w:instrText>
      </w:r>
      <w:r w:rsidR="00794EA0">
        <w:fldChar w:fldCharType="separate"/>
      </w:r>
      <w:r w:rsidR="004877A4">
        <w:fldChar w:fldCharType="end"/>
      </w:r>
      <w:bookmarkEnd w:id="55"/>
    </w:p>
    <w:p w:rsidR="004F2858" w:rsidRDefault="004F2858" w:rsidP="00D82B7C">
      <w:r>
        <w:t>What is the budget for these resources?</w:t>
      </w:r>
    </w:p>
    <w:p w:rsidR="004877A4" w:rsidRDefault="004877A4" w:rsidP="00D82B7C"/>
    <w:p w:rsidR="004877A4" w:rsidRDefault="004877A4" w:rsidP="00D82B7C">
      <w:r>
        <w:fldChar w:fldCharType="begin">
          <w:ffData>
            <w:name w:val="Text33"/>
            <w:enabled/>
            <w:calcOnExit w:val="0"/>
            <w:textInput/>
          </w:ffData>
        </w:fldChar>
      </w:r>
      <w:bookmarkStart w:id="56" w:name="Text3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6"/>
    </w:p>
    <w:p w:rsidR="004F2858" w:rsidRDefault="004F2858" w:rsidP="00D82B7C"/>
    <w:p w:rsidR="004F2858" w:rsidRDefault="004F2858" w:rsidP="00D82B7C">
      <w:r>
        <w:t>Please ensure that IT requirements have been discussed with IT</w:t>
      </w:r>
    </w:p>
    <w:p w:rsidR="004F2858" w:rsidRDefault="004F2858" w:rsidP="00D82B7C"/>
    <w:p w:rsidR="004F2858" w:rsidRPr="004F2858" w:rsidRDefault="004F2858" w:rsidP="00D82B7C">
      <w:pPr>
        <w:rPr>
          <w:u w:val="single"/>
        </w:rPr>
      </w:pPr>
      <w:r w:rsidRPr="004F2858">
        <w:rPr>
          <w:u w:val="single"/>
        </w:rPr>
        <w:t>Laboratory Space</w:t>
      </w:r>
    </w:p>
    <w:p w:rsidR="004F2858" w:rsidRDefault="004F2858" w:rsidP="00D82B7C"/>
    <w:p w:rsidR="004F2858" w:rsidRDefault="004F2858" w:rsidP="00D82B7C">
      <w:r>
        <w:t xml:space="preserve">Will staff require laboratory space? </w:t>
      </w:r>
      <w:r>
        <w:tab/>
        <w:t xml:space="preserve">Yes </w:t>
      </w:r>
      <w:r w:rsidR="004877A4">
        <w:fldChar w:fldCharType="begin">
          <w:ffData>
            <w:name w:val="Check20"/>
            <w:enabled/>
            <w:calcOnExit w:val="0"/>
            <w:checkBox>
              <w:sizeAuto/>
              <w:default w:val="0"/>
            </w:checkBox>
          </w:ffData>
        </w:fldChar>
      </w:r>
      <w:bookmarkStart w:id="57" w:name="Check20"/>
      <w:r w:rsidR="004877A4">
        <w:instrText xml:space="preserve"> FORMCHECKBOX </w:instrText>
      </w:r>
      <w:r w:rsidR="00794EA0">
        <w:fldChar w:fldCharType="separate"/>
      </w:r>
      <w:r w:rsidR="004877A4">
        <w:fldChar w:fldCharType="end"/>
      </w:r>
      <w:bookmarkEnd w:id="57"/>
      <w:r>
        <w:t xml:space="preserve">      No   </w:t>
      </w:r>
      <w:r w:rsidR="004877A4">
        <w:fldChar w:fldCharType="begin">
          <w:ffData>
            <w:name w:val="Check21"/>
            <w:enabled/>
            <w:calcOnExit w:val="0"/>
            <w:checkBox>
              <w:sizeAuto/>
              <w:default w:val="0"/>
              <w:checked/>
            </w:checkBox>
          </w:ffData>
        </w:fldChar>
      </w:r>
      <w:bookmarkStart w:id="58" w:name="Check21"/>
      <w:r w:rsidR="004877A4">
        <w:instrText xml:space="preserve"> FORMCHECKBOX </w:instrText>
      </w:r>
      <w:r w:rsidR="00794EA0">
        <w:fldChar w:fldCharType="separate"/>
      </w:r>
      <w:r w:rsidR="004877A4">
        <w:fldChar w:fldCharType="end"/>
      </w:r>
      <w:bookmarkEnd w:id="58"/>
    </w:p>
    <w:p w:rsidR="004877A4" w:rsidRDefault="004877A4" w:rsidP="00D82B7C"/>
    <w:p w:rsidR="004F2858" w:rsidRDefault="004F2858" w:rsidP="00D82B7C">
      <w:r>
        <w:t xml:space="preserve">If yes, please fill the following </w:t>
      </w:r>
    </w:p>
    <w:p w:rsidR="004F2858" w:rsidRDefault="004F2858" w:rsidP="00D82B7C"/>
    <w:p w:rsidR="004F2858" w:rsidRDefault="004F2858" w:rsidP="00D82B7C">
      <w:r>
        <w:t>Where is the space located ?</w:t>
      </w:r>
      <w:r w:rsidR="004877A4">
        <w:t xml:space="preserve">  </w:t>
      </w:r>
      <w:r w:rsidR="004877A4">
        <w:fldChar w:fldCharType="begin">
          <w:ffData>
            <w:name w:val="Text34"/>
            <w:enabled/>
            <w:calcOnExit w:val="0"/>
            <w:textInput/>
          </w:ffData>
        </w:fldChar>
      </w:r>
      <w:bookmarkStart w:id="59" w:name="Text34"/>
      <w:r w:rsidR="004877A4">
        <w:instrText xml:space="preserve"> FORMTEXT </w:instrText>
      </w:r>
      <w:r w:rsidR="004877A4">
        <w:fldChar w:fldCharType="separate"/>
      </w:r>
      <w:r w:rsidR="004877A4">
        <w:rPr>
          <w:noProof/>
        </w:rPr>
        <w:t> </w:t>
      </w:r>
      <w:r w:rsidR="004877A4">
        <w:rPr>
          <w:noProof/>
        </w:rPr>
        <w:t> </w:t>
      </w:r>
      <w:r w:rsidR="004877A4">
        <w:rPr>
          <w:noProof/>
        </w:rPr>
        <w:t> </w:t>
      </w:r>
      <w:r w:rsidR="004877A4">
        <w:rPr>
          <w:noProof/>
        </w:rPr>
        <w:t> </w:t>
      </w:r>
      <w:r w:rsidR="004877A4">
        <w:rPr>
          <w:noProof/>
        </w:rPr>
        <w:t> </w:t>
      </w:r>
      <w:r w:rsidR="004877A4">
        <w:fldChar w:fldCharType="end"/>
      </w:r>
      <w:bookmarkEnd w:id="59"/>
    </w:p>
    <w:p w:rsidR="004F2858" w:rsidRDefault="004F2858" w:rsidP="00D82B7C"/>
    <w:p w:rsidR="004F2858" w:rsidRDefault="004F2858" w:rsidP="00D82B7C">
      <w:r>
        <w:t>What equipment and resources are required?</w:t>
      </w:r>
      <w:r w:rsidR="004877A4">
        <w:t xml:space="preserve">  </w:t>
      </w:r>
      <w:r w:rsidR="004877A4">
        <w:fldChar w:fldCharType="begin">
          <w:ffData>
            <w:name w:val="Text35"/>
            <w:enabled/>
            <w:calcOnExit w:val="0"/>
            <w:textInput/>
          </w:ffData>
        </w:fldChar>
      </w:r>
      <w:bookmarkStart w:id="60" w:name="Text35"/>
      <w:r w:rsidR="004877A4">
        <w:instrText xml:space="preserve"> FORMTEXT </w:instrText>
      </w:r>
      <w:r w:rsidR="004877A4">
        <w:fldChar w:fldCharType="separate"/>
      </w:r>
      <w:r w:rsidR="004877A4">
        <w:rPr>
          <w:noProof/>
        </w:rPr>
        <w:t> </w:t>
      </w:r>
      <w:r w:rsidR="004877A4">
        <w:rPr>
          <w:noProof/>
        </w:rPr>
        <w:t> </w:t>
      </w:r>
      <w:r w:rsidR="004877A4">
        <w:rPr>
          <w:noProof/>
        </w:rPr>
        <w:t> </w:t>
      </w:r>
      <w:r w:rsidR="004877A4">
        <w:rPr>
          <w:noProof/>
        </w:rPr>
        <w:t> </w:t>
      </w:r>
      <w:r w:rsidR="004877A4">
        <w:rPr>
          <w:noProof/>
        </w:rPr>
        <w:t> </w:t>
      </w:r>
      <w:r w:rsidR="004877A4">
        <w:fldChar w:fldCharType="end"/>
      </w:r>
      <w:bookmarkEnd w:id="60"/>
    </w:p>
    <w:p w:rsidR="004F2858" w:rsidRDefault="004F2858" w:rsidP="00D82B7C"/>
    <w:p w:rsidR="004F2858" w:rsidRDefault="004F2858" w:rsidP="00D82B7C">
      <w:r>
        <w:t xml:space="preserve">What is the budget for these resources? </w:t>
      </w:r>
      <w:r w:rsidR="004877A4">
        <w:t xml:space="preserve"> </w:t>
      </w:r>
      <w:r w:rsidR="004877A4">
        <w:fldChar w:fldCharType="begin">
          <w:ffData>
            <w:name w:val="Text36"/>
            <w:enabled/>
            <w:calcOnExit w:val="0"/>
            <w:textInput/>
          </w:ffData>
        </w:fldChar>
      </w:r>
      <w:bookmarkStart w:id="61" w:name="Text36"/>
      <w:r w:rsidR="004877A4">
        <w:instrText xml:space="preserve"> FORMTEXT </w:instrText>
      </w:r>
      <w:r w:rsidR="004877A4">
        <w:fldChar w:fldCharType="separate"/>
      </w:r>
      <w:r w:rsidR="004877A4">
        <w:rPr>
          <w:noProof/>
        </w:rPr>
        <w:t> </w:t>
      </w:r>
      <w:r w:rsidR="004877A4">
        <w:rPr>
          <w:noProof/>
        </w:rPr>
        <w:t> </w:t>
      </w:r>
      <w:r w:rsidR="004877A4">
        <w:rPr>
          <w:noProof/>
        </w:rPr>
        <w:t> </w:t>
      </w:r>
      <w:r w:rsidR="004877A4">
        <w:rPr>
          <w:noProof/>
        </w:rPr>
        <w:t> </w:t>
      </w:r>
      <w:r w:rsidR="004877A4">
        <w:rPr>
          <w:noProof/>
        </w:rPr>
        <w:t> </w:t>
      </w:r>
      <w:r w:rsidR="004877A4">
        <w:fldChar w:fldCharType="end"/>
      </w:r>
      <w:bookmarkEnd w:id="61"/>
    </w:p>
    <w:p w:rsidR="004F2858" w:rsidRDefault="004F2858" w:rsidP="00D82B7C"/>
    <w:p w:rsidR="004F2858" w:rsidRDefault="004F2858" w:rsidP="00D82B7C">
      <w:r>
        <w:t>Who is in charge of this space?</w:t>
      </w:r>
      <w:r w:rsidR="004877A4">
        <w:t xml:space="preserve"> </w:t>
      </w:r>
      <w:r w:rsidR="004877A4">
        <w:fldChar w:fldCharType="begin">
          <w:ffData>
            <w:name w:val="Text37"/>
            <w:enabled/>
            <w:calcOnExit w:val="0"/>
            <w:textInput/>
          </w:ffData>
        </w:fldChar>
      </w:r>
      <w:bookmarkStart w:id="62" w:name="Text37"/>
      <w:r w:rsidR="004877A4">
        <w:instrText xml:space="preserve"> FORMTEXT </w:instrText>
      </w:r>
      <w:r w:rsidR="004877A4">
        <w:fldChar w:fldCharType="separate"/>
      </w:r>
      <w:r w:rsidR="004877A4">
        <w:rPr>
          <w:noProof/>
        </w:rPr>
        <w:t> </w:t>
      </w:r>
      <w:r w:rsidR="004877A4">
        <w:rPr>
          <w:noProof/>
        </w:rPr>
        <w:t> </w:t>
      </w:r>
      <w:r w:rsidR="004877A4">
        <w:rPr>
          <w:noProof/>
        </w:rPr>
        <w:t> </w:t>
      </w:r>
      <w:r w:rsidR="004877A4">
        <w:rPr>
          <w:noProof/>
        </w:rPr>
        <w:t> </w:t>
      </w:r>
      <w:r w:rsidR="004877A4">
        <w:rPr>
          <w:noProof/>
        </w:rPr>
        <w:t> </w:t>
      </w:r>
      <w:r w:rsidR="004877A4">
        <w:fldChar w:fldCharType="end"/>
      </w:r>
      <w:bookmarkEnd w:id="62"/>
    </w:p>
    <w:p w:rsidR="004F2858" w:rsidRDefault="004F2858" w:rsidP="00D82B7C"/>
    <w:p w:rsidR="004F2858" w:rsidRDefault="004F2858" w:rsidP="00D82B7C">
      <w:r>
        <w:t xml:space="preserve">Has this been discussed with the person in charge of this space?   </w:t>
      </w:r>
      <w:r w:rsidR="004877A4">
        <w:t xml:space="preserve">Yes </w:t>
      </w:r>
      <w:r w:rsidR="009069B8">
        <w:fldChar w:fldCharType="begin">
          <w:ffData>
            <w:name w:val="Check22"/>
            <w:enabled/>
            <w:calcOnExit w:val="0"/>
            <w:checkBox>
              <w:sizeAuto/>
              <w:default w:val="0"/>
            </w:checkBox>
          </w:ffData>
        </w:fldChar>
      </w:r>
      <w:bookmarkStart w:id="63" w:name="Check22"/>
      <w:r w:rsidR="009069B8">
        <w:instrText xml:space="preserve"> FORMCHECKBOX </w:instrText>
      </w:r>
      <w:r w:rsidR="00794EA0">
        <w:fldChar w:fldCharType="separate"/>
      </w:r>
      <w:r w:rsidR="009069B8">
        <w:fldChar w:fldCharType="end"/>
      </w:r>
      <w:bookmarkEnd w:id="63"/>
      <w:r w:rsidR="009069B8">
        <w:t xml:space="preserve">   No </w:t>
      </w:r>
      <w:r w:rsidR="009069B8">
        <w:fldChar w:fldCharType="begin">
          <w:ffData>
            <w:name w:val="Check23"/>
            <w:enabled/>
            <w:calcOnExit w:val="0"/>
            <w:checkBox>
              <w:sizeAuto/>
              <w:default w:val="0"/>
            </w:checkBox>
          </w:ffData>
        </w:fldChar>
      </w:r>
      <w:bookmarkStart w:id="64" w:name="Check23"/>
      <w:r w:rsidR="009069B8">
        <w:instrText xml:space="preserve"> FORMCHECKBOX </w:instrText>
      </w:r>
      <w:r w:rsidR="00794EA0">
        <w:fldChar w:fldCharType="separate"/>
      </w:r>
      <w:r w:rsidR="009069B8">
        <w:fldChar w:fldCharType="end"/>
      </w:r>
      <w:bookmarkEnd w:id="64"/>
    </w:p>
    <w:p w:rsidR="00345060" w:rsidRDefault="00345060" w:rsidP="00D82B7C"/>
    <w:p w:rsidR="00345060" w:rsidRDefault="00345060" w:rsidP="00D82B7C">
      <w:pPr>
        <w:rPr>
          <w:u w:val="single"/>
        </w:rPr>
      </w:pPr>
      <w:r w:rsidRPr="00345060">
        <w:rPr>
          <w:u w:val="single"/>
        </w:rPr>
        <w:t xml:space="preserve">Biobank Facilities </w:t>
      </w:r>
    </w:p>
    <w:p w:rsidR="00345060" w:rsidRDefault="00345060" w:rsidP="00D82B7C">
      <w:pPr>
        <w:rPr>
          <w:u w:val="single"/>
        </w:rPr>
      </w:pPr>
    </w:p>
    <w:p w:rsidR="00345060" w:rsidRDefault="00345060" w:rsidP="00D82B7C">
      <w:r w:rsidRPr="00345060">
        <w:t xml:space="preserve">Will </w:t>
      </w:r>
      <w:r>
        <w:t xml:space="preserve">biobank facilities be required </w:t>
      </w:r>
      <w:r>
        <w:tab/>
        <w:t xml:space="preserve">Yes </w:t>
      </w:r>
      <w:r>
        <w:fldChar w:fldCharType="begin">
          <w:ffData>
            <w:name w:val="Check28"/>
            <w:enabled/>
            <w:calcOnExit w:val="0"/>
            <w:checkBox>
              <w:sizeAuto/>
              <w:default w:val="0"/>
            </w:checkBox>
          </w:ffData>
        </w:fldChar>
      </w:r>
      <w:bookmarkStart w:id="65" w:name="Check28"/>
      <w:r>
        <w:instrText xml:space="preserve"> FORMCHECKBOX </w:instrText>
      </w:r>
      <w:r w:rsidR="00794EA0">
        <w:fldChar w:fldCharType="separate"/>
      </w:r>
      <w:r>
        <w:fldChar w:fldCharType="end"/>
      </w:r>
      <w:bookmarkEnd w:id="65"/>
      <w:r>
        <w:tab/>
      </w:r>
      <w:r>
        <w:tab/>
        <w:t xml:space="preserve">No </w:t>
      </w:r>
      <w:r>
        <w:fldChar w:fldCharType="begin">
          <w:ffData>
            <w:name w:val="Check29"/>
            <w:enabled/>
            <w:calcOnExit w:val="0"/>
            <w:checkBox>
              <w:sizeAuto/>
              <w:default w:val="0"/>
              <w:checked/>
            </w:checkBox>
          </w:ffData>
        </w:fldChar>
      </w:r>
      <w:bookmarkStart w:id="66" w:name="Check29"/>
      <w:r>
        <w:instrText xml:space="preserve"> FORMCHECKBOX </w:instrText>
      </w:r>
      <w:r w:rsidR="00794EA0">
        <w:fldChar w:fldCharType="separate"/>
      </w:r>
      <w:r>
        <w:fldChar w:fldCharType="end"/>
      </w:r>
      <w:bookmarkEnd w:id="66"/>
    </w:p>
    <w:p w:rsidR="00345060" w:rsidRDefault="00345060" w:rsidP="00D82B7C"/>
    <w:p w:rsidR="00345060" w:rsidRDefault="00345060" w:rsidP="00D82B7C">
      <w:r>
        <w:t xml:space="preserve">If yes </w:t>
      </w:r>
    </w:p>
    <w:p w:rsidR="00345060" w:rsidRDefault="00345060" w:rsidP="00D82B7C"/>
    <w:p w:rsidR="00345060" w:rsidRPr="00345060" w:rsidRDefault="00345060" w:rsidP="00D82B7C">
      <w:r>
        <w:t xml:space="preserve">Has this been discussed with the biobank and costed </w:t>
      </w:r>
      <w:r>
        <w:tab/>
        <w:t xml:space="preserve">Yes </w:t>
      </w:r>
      <w:r>
        <w:fldChar w:fldCharType="begin">
          <w:ffData>
            <w:name w:val="Check30"/>
            <w:enabled/>
            <w:calcOnExit w:val="0"/>
            <w:checkBox>
              <w:sizeAuto/>
              <w:default w:val="0"/>
            </w:checkBox>
          </w:ffData>
        </w:fldChar>
      </w:r>
      <w:bookmarkStart w:id="67" w:name="Check30"/>
      <w:r>
        <w:instrText xml:space="preserve"> FORMCHECKBOX </w:instrText>
      </w:r>
      <w:r w:rsidR="00794EA0">
        <w:fldChar w:fldCharType="separate"/>
      </w:r>
      <w:r>
        <w:fldChar w:fldCharType="end"/>
      </w:r>
      <w:bookmarkEnd w:id="67"/>
      <w:r>
        <w:tab/>
      </w:r>
      <w:r>
        <w:tab/>
        <w:t xml:space="preserve">No </w:t>
      </w:r>
      <w:r>
        <w:fldChar w:fldCharType="begin">
          <w:ffData>
            <w:name w:val="Check31"/>
            <w:enabled/>
            <w:calcOnExit w:val="0"/>
            <w:checkBox>
              <w:sizeAuto/>
              <w:default w:val="0"/>
            </w:checkBox>
          </w:ffData>
        </w:fldChar>
      </w:r>
      <w:bookmarkStart w:id="68" w:name="Check31"/>
      <w:r>
        <w:instrText xml:space="preserve"> FORMCHECKBOX </w:instrText>
      </w:r>
      <w:r w:rsidR="00794EA0">
        <w:fldChar w:fldCharType="separate"/>
      </w:r>
      <w:r>
        <w:fldChar w:fldCharType="end"/>
      </w:r>
      <w:bookmarkEnd w:id="68"/>
    </w:p>
    <w:p w:rsidR="004F2858" w:rsidRDefault="004F2858" w:rsidP="00D82B7C"/>
    <w:p w:rsidR="004F2858" w:rsidRDefault="004F2858" w:rsidP="00D82B7C">
      <w:pPr>
        <w:rPr>
          <w:u w:val="single"/>
        </w:rPr>
      </w:pPr>
      <w:r w:rsidRPr="004F2858">
        <w:rPr>
          <w:u w:val="single"/>
        </w:rPr>
        <w:t xml:space="preserve">Hospital Facilities </w:t>
      </w:r>
    </w:p>
    <w:p w:rsidR="004F2858" w:rsidRDefault="004F2858" w:rsidP="00D82B7C">
      <w:pPr>
        <w:rPr>
          <w:u w:val="single"/>
        </w:rPr>
      </w:pPr>
    </w:p>
    <w:p w:rsidR="009069B8" w:rsidRDefault="004F2858" w:rsidP="00D82B7C">
      <w:r w:rsidRPr="004F2858">
        <w:t xml:space="preserve">Does the project require additional use of hospital facilities </w:t>
      </w:r>
      <w:r w:rsidRPr="004F2858">
        <w:tab/>
        <w:t xml:space="preserve">Yes  </w:t>
      </w:r>
      <w:r w:rsidR="009069B8">
        <w:fldChar w:fldCharType="begin">
          <w:ffData>
            <w:name w:val="Check24"/>
            <w:enabled/>
            <w:calcOnExit w:val="0"/>
            <w:checkBox>
              <w:sizeAuto/>
              <w:default w:val="0"/>
              <w:checked/>
            </w:checkBox>
          </w:ffData>
        </w:fldChar>
      </w:r>
      <w:bookmarkStart w:id="69" w:name="Check24"/>
      <w:r w:rsidR="009069B8">
        <w:instrText xml:space="preserve"> FORMCHECKBOX </w:instrText>
      </w:r>
      <w:r w:rsidR="00794EA0">
        <w:fldChar w:fldCharType="separate"/>
      </w:r>
      <w:r w:rsidR="009069B8">
        <w:fldChar w:fldCharType="end"/>
      </w:r>
      <w:bookmarkEnd w:id="69"/>
      <w:r w:rsidRPr="004F2858">
        <w:tab/>
        <w:t>No</w:t>
      </w:r>
      <w:r w:rsidR="009069B8">
        <w:t xml:space="preserve"> </w:t>
      </w:r>
      <w:r w:rsidRPr="004F2858">
        <w:t xml:space="preserve"> </w:t>
      </w:r>
      <w:r w:rsidR="009069B8">
        <w:fldChar w:fldCharType="begin">
          <w:ffData>
            <w:name w:val="Check25"/>
            <w:enabled/>
            <w:calcOnExit w:val="0"/>
            <w:checkBox>
              <w:sizeAuto/>
              <w:default w:val="0"/>
            </w:checkBox>
          </w:ffData>
        </w:fldChar>
      </w:r>
      <w:bookmarkStart w:id="70" w:name="Check25"/>
      <w:r w:rsidR="009069B8">
        <w:instrText xml:space="preserve"> FORMCHECKBOX </w:instrText>
      </w:r>
      <w:r w:rsidR="00794EA0">
        <w:fldChar w:fldCharType="separate"/>
      </w:r>
      <w:r w:rsidR="009069B8">
        <w:fldChar w:fldCharType="end"/>
      </w:r>
      <w:bookmarkEnd w:id="70"/>
    </w:p>
    <w:p w:rsidR="004F2858" w:rsidRDefault="004F2858" w:rsidP="00D82B7C">
      <w:r>
        <w:t xml:space="preserve">If Yes, please fill the following </w:t>
      </w:r>
      <w:r w:rsidR="008311D7">
        <w:t xml:space="preserve">– if yes to any, please specify if existing or new facilities/equipment/tests are required </w:t>
      </w:r>
    </w:p>
    <w:p w:rsidR="004F2858" w:rsidRDefault="004F2858" w:rsidP="00D82B7C"/>
    <w:p w:rsidR="004F2858" w:rsidRDefault="004F2858" w:rsidP="00D82B7C">
      <w:r w:rsidRPr="008311D7">
        <w:t>Clinical Space</w:t>
      </w:r>
      <w:r>
        <w:t xml:space="preserve"> required</w:t>
      </w:r>
      <w:r w:rsidR="008311D7">
        <w:t xml:space="preserve"> </w:t>
      </w:r>
    </w:p>
    <w:p w:rsidR="004F2858" w:rsidRDefault="004F2858" w:rsidP="00D82B7C"/>
    <w:p w:rsidR="004F2858" w:rsidRDefault="004F2858" w:rsidP="00D82B7C">
      <w:r>
        <w:t>OP</w:t>
      </w:r>
      <w:r>
        <w:tab/>
      </w:r>
      <w:r>
        <w:tab/>
      </w:r>
      <w:r>
        <w:tab/>
        <w:t xml:space="preserve">Yes  </w:t>
      </w:r>
      <w:r w:rsidR="009069B8">
        <w:fldChar w:fldCharType="begin">
          <w:ffData>
            <w:name w:val="Check26"/>
            <w:enabled/>
            <w:calcOnExit w:val="0"/>
            <w:checkBox>
              <w:sizeAuto/>
              <w:default w:val="0"/>
              <w:checked/>
            </w:checkBox>
          </w:ffData>
        </w:fldChar>
      </w:r>
      <w:bookmarkStart w:id="71" w:name="Check26"/>
      <w:r w:rsidR="009069B8">
        <w:instrText xml:space="preserve"> FORMCHECKBOX </w:instrText>
      </w:r>
      <w:r w:rsidR="00794EA0">
        <w:fldChar w:fldCharType="separate"/>
      </w:r>
      <w:r w:rsidR="009069B8">
        <w:fldChar w:fldCharType="end"/>
      </w:r>
      <w:bookmarkEnd w:id="71"/>
      <w:r>
        <w:tab/>
        <w:t xml:space="preserve">   No</w:t>
      </w:r>
      <w:r>
        <w:tab/>
      </w:r>
      <w:r w:rsidR="009069B8">
        <w:fldChar w:fldCharType="begin">
          <w:ffData>
            <w:name w:val="Check27"/>
            <w:enabled/>
            <w:calcOnExit w:val="0"/>
            <w:checkBox>
              <w:sizeAuto/>
              <w:default w:val="0"/>
            </w:checkBox>
          </w:ffData>
        </w:fldChar>
      </w:r>
      <w:bookmarkStart w:id="72" w:name="Check27"/>
      <w:r w:rsidR="009069B8">
        <w:instrText xml:space="preserve"> FORMCHECKBOX </w:instrText>
      </w:r>
      <w:r w:rsidR="00794EA0">
        <w:fldChar w:fldCharType="separate"/>
      </w:r>
      <w:r w:rsidR="009069B8">
        <w:fldChar w:fldCharType="end"/>
      </w:r>
      <w:bookmarkEnd w:id="72"/>
      <w:r>
        <w:tab/>
      </w:r>
      <w:r>
        <w:tab/>
      </w:r>
    </w:p>
    <w:p w:rsidR="004F2858" w:rsidRDefault="004F2858" w:rsidP="00D82B7C">
      <w:r>
        <w:t>IP</w:t>
      </w:r>
      <w:r>
        <w:tab/>
      </w:r>
      <w:r>
        <w:tab/>
      </w:r>
      <w:r>
        <w:tab/>
      </w:r>
      <w:r w:rsidR="009069B8">
        <w:t xml:space="preserve">Yes  </w:t>
      </w:r>
      <w:r w:rsidR="009069B8">
        <w:fldChar w:fldCharType="begin">
          <w:ffData>
            <w:name w:val="Check26"/>
            <w:enabled/>
            <w:calcOnExit w:val="0"/>
            <w:checkBox>
              <w:sizeAuto/>
              <w:default w:val="0"/>
              <w:checked/>
            </w:checkBox>
          </w:ffData>
        </w:fldChar>
      </w:r>
      <w:r w:rsidR="009069B8">
        <w:instrText xml:space="preserve"> FORMCHECKBOX </w:instrText>
      </w:r>
      <w:r w:rsidR="00794EA0">
        <w:fldChar w:fldCharType="separate"/>
      </w:r>
      <w:r w:rsidR="009069B8">
        <w:fldChar w:fldCharType="end"/>
      </w:r>
      <w:r w:rsidR="009069B8">
        <w:tab/>
        <w:t xml:space="preserve">   No</w:t>
      </w:r>
      <w:r w:rsidR="009069B8">
        <w:tab/>
      </w:r>
      <w:r w:rsidR="009069B8">
        <w:fldChar w:fldCharType="begin">
          <w:ffData>
            <w:name w:val="Check27"/>
            <w:enabled/>
            <w:calcOnExit w:val="0"/>
            <w:checkBox>
              <w:sizeAuto/>
              <w:default w:val="0"/>
            </w:checkBox>
          </w:ffData>
        </w:fldChar>
      </w:r>
      <w:r w:rsidR="009069B8">
        <w:instrText xml:space="preserve"> FORMCHECKBOX </w:instrText>
      </w:r>
      <w:r w:rsidR="00794EA0">
        <w:fldChar w:fldCharType="separate"/>
      </w:r>
      <w:r w:rsidR="009069B8">
        <w:fldChar w:fldCharType="end"/>
      </w:r>
    </w:p>
    <w:p w:rsidR="009069B8" w:rsidRDefault="004F2858" w:rsidP="009069B8">
      <w:r>
        <w:t>Daycare</w:t>
      </w:r>
      <w:r>
        <w:tab/>
      </w:r>
      <w:r>
        <w:tab/>
      </w:r>
      <w:r w:rsidR="009069B8">
        <w:t xml:space="preserve">Yes  </w:t>
      </w:r>
      <w:r w:rsidR="009069B8">
        <w:fldChar w:fldCharType="begin">
          <w:ffData>
            <w:name w:val="Check26"/>
            <w:enabled/>
            <w:calcOnExit w:val="0"/>
            <w:checkBox>
              <w:sizeAuto/>
              <w:default w:val="0"/>
              <w:checked/>
            </w:checkBox>
          </w:ffData>
        </w:fldChar>
      </w:r>
      <w:r w:rsidR="009069B8">
        <w:instrText xml:space="preserve"> FORMCHECKBOX </w:instrText>
      </w:r>
      <w:r w:rsidR="00794EA0">
        <w:fldChar w:fldCharType="separate"/>
      </w:r>
      <w:r w:rsidR="009069B8">
        <w:fldChar w:fldCharType="end"/>
      </w:r>
      <w:r w:rsidR="009069B8">
        <w:tab/>
        <w:t xml:space="preserve">   No</w:t>
      </w:r>
      <w:r w:rsidR="009069B8">
        <w:tab/>
      </w:r>
      <w:r w:rsidR="009069B8">
        <w:fldChar w:fldCharType="begin">
          <w:ffData>
            <w:name w:val="Check27"/>
            <w:enabled/>
            <w:calcOnExit w:val="0"/>
            <w:checkBox>
              <w:sizeAuto/>
              <w:default w:val="0"/>
            </w:checkBox>
          </w:ffData>
        </w:fldChar>
      </w:r>
      <w:r w:rsidR="009069B8">
        <w:instrText xml:space="preserve"> FORMCHECKBOX </w:instrText>
      </w:r>
      <w:r w:rsidR="00794EA0">
        <w:fldChar w:fldCharType="separate"/>
      </w:r>
      <w:r w:rsidR="009069B8">
        <w:fldChar w:fldCharType="end"/>
      </w:r>
    </w:p>
    <w:p w:rsidR="009069B8" w:rsidRDefault="004F2858" w:rsidP="009069B8">
      <w:r>
        <w:t>OT</w:t>
      </w:r>
      <w:r>
        <w:tab/>
      </w:r>
      <w:r>
        <w:tab/>
      </w:r>
      <w:r>
        <w:tab/>
      </w:r>
      <w:r w:rsidR="009069B8">
        <w:t xml:space="preserve">Yes  </w:t>
      </w:r>
      <w:r w:rsidR="009069B8">
        <w:fldChar w:fldCharType="begin">
          <w:ffData>
            <w:name w:val="Check26"/>
            <w:enabled/>
            <w:calcOnExit w:val="0"/>
            <w:checkBox>
              <w:sizeAuto/>
              <w:default w:val="0"/>
            </w:checkBox>
          </w:ffData>
        </w:fldChar>
      </w:r>
      <w:r w:rsidR="009069B8">
        <w:instrText xml:space="preserve"> FORMCHECKBOX </w:instrText>
      </w:r>
      <w:r w:rsidR="00794EA0">
        <w:fldChar w:fldCharType="separate"/>
      </w:r>
      <w:r w:rsidR="009069B8">
        <w:fldChar w:fldCharType="end"/>
      </w:r>
      <w:r w:rsidR="009069B8">
        <w:tab/>
        <w:t xml:space="preserve">   No</w:t>
      </w:r>
      <w:r w:rsidR="009069B8">
        <w:tab/>
      </w:r>
      <w:r w:rsidR="009069B8">
        <w:fldChar w:fldCharType="begin">
          <w:ffData>
            <w:name w:val="Check27"/>
            <w:enabled/>
            <w:calcOnExit w:val="0"/>
            <w:checkBox>
              <w:sizeAuto/>
              <w:default w:val="0"/>
              <w:checked/>
            </w:checkBox>
          </w:ffData>
        </w:fldChar>
      </w:r>
      <w:r w:rsidR="009069B8">
        <w:instrText xml:space="preserve"> FORMCHECKBOX </w:instrText>
      </w:r>
      <w:r w:rsidR="00794EA0">
        <w:fldChar w:fldCharType="separate"/>
      </w:r>
      <w:r w:rsidR="009069B8">
        <w:fldChar w:fldCharType="end"/>
      </w:r>
    </w:p>
    <w:p w:rsidR="009069B8" w:rsidRDefault="004F2858" w:rsidP="009069B8">
      <w:r>
        <w:t xml:space="preserve">Others </w:t>
      </w:r>
      <w:r>
        <w:tab/>
      </w:r>
      <w:r>
        <w:tab/>
      </w:r>
      <w:r>
        <w:tab/>
      </w:r>
      <w:r w:rsidR="009069B8">
        <w:t xml:space="preserve">Yes  </w:t>
      </w:r>
      <w:r w:rsidR="009069B8">
        <w:fldChar w:fldCharType="begin">
          <w:ffData>
            <w:name w:val="Check26"/>
            <w:enabled/>
            <w:calcOnExit w:val="0"/>
            <w:checkBox>
              <w:sizeAuto/>
              <w:default w:val="0"/>
            </w:checkBox>
          </w:ffData>
        </w:fldChar>
      </w:r>
      <w:r w:rsidR="009069B8">
        <w:instrText xml:space="preserve"> FORMCHECKBOX </w:instrText>
      </w:r>
      <w:r w:rsidR="00794EA0">
        <w:fldChar w:fldCharType="separate"/>
      </w:r>
      <w:r w:rsidR="009069B8">
        <w:fldChar w:fldCharType="end"/>
      </w:r>
      <w:r w:rsidR="009069B8">
        <w:tab/>
        <w:t xml:space="preserve">   No</w:t>
      </w:r>
      <w:r w:rsidR="009069B8">
        <w:tab/>
      </w:r>
      <w:r w:rsidR="009069B8">
        <w:fldChar w:fldCharType="begin">
          <w:ffData>
            <w:name w:val="Check27"/>
            <w:enabled/>
            <w:calcOnExit w:val="0"/>
            <w:checkBox>
              <w:sizeAuto/>
              <w:default w:val="0"/>
              <w:checked/>
            </w:checkBox>
          </w:ffData>
        </w:fldChar>
      </w:r>
      <w:r w:rsidR="009069B8">
        <w:instrText xml:space="preserve"> FORMCHECKBOX </w:instrText>
      </w:r>
      <w:r w:rsidR="00794EA0">
        <w:fldChar w:fldCharType="separate"/>
      </w:r>
      <w:r w:rsidR="009069B8">
        <w:fldChar w:fldCharType="end"/>
      </w:r>
    </w:p>
    <w:p w:rsidR="008311D7" w:rsidRDefault="008311D7" w:rsidP="00D82B7C"/>
    <w:p w:rsidR="008311D7" w:rsidRDefault="008311D7" w:rsidP="00D82B7C"/>
    <w:p w:rsidR="009069B8" w:rsidRDefault="008311D7" w:rsidP="009069B8">
      <w:r>
        <w:t xml:space="preserve">Medical Equipment Required </w:t>
      </w:r>
      <w:r>
        <w:tab/>
      </w:r>
      <w:r w:rsidR="009069B8">
        <w:t xml:space="preserve">Yes  </w:t>
      </w:r>
      <w:r w:rsidR="009069B8">
        <w:fldChar w:fldCharType="begin">
          <w:ffData>
            <w:name w:val="Check26"/>
            <w:enabled/>
            <w:calcOnExit w:val="0"/>
            <w:checkBox>
              <w:sizeAuto/>
              <w:default w:val="0"/>
              <w:checked/>
            </w:checkBox>
          </w:ffData>
        </w:fldChar>
      </w:r>
      <w:r w:rsidR="009069B8">
        <w:instrText xml:space="preserve"> FORMCHECKBOX </w:instrText>
      </w:r>
      <w:r w:rsidR="00794EA0">
        <w:fldChar w:fldCharType="separate"/>
      </w:r>
      <w:r w:rsidR="009069B8">
        <w:fldChar w:fldCharType="end"/>
      </w:r>
      <w:r w:rsidR="009069B8">
        <w:tab/>
        <w:t xml:space="preserve">   No</w:t>
      </w:r>
      <w:r w:rsidR="009069B8">
        <w:tab/>
      </w:r>
      <w:r w:rsidR="009069B8">
        <w:fldChar w:fldCharType="begin">
          <w:ffData>
            <w:name w:val="Check27"/>
            <w:enabled/>
            <w:calcOnExit w:val="0"/>
            <w:checkBox>
              <w:sizeAuto/>
              <w:default w:val="0"/>
            </w:checkBox>
          </w:ffData>
        </w:fldChar>
      </w:r>
      <w:r w:rsidR="009069B8">
        <w:instrText xml:space="preserve"> FORMCHECKBOX </w:instrText>
      </w:r>
      <w:r w:rsidR="00794EA0">
        <w:fldChar w:fldCharType="separate"/>
      </w:r>
      <w:r w:rsidR="009069B8">
        <w:fldChar w:fldCharType="end"/>
      </w:r>
    </w:p>
    <w:p w:rsidR="008311D7" w:rsidRDefault="008311D7" w:rsidP="00D82B7C">
      <w:r>
        <w:t xml:space="preserve"> </w:t>
      </w:r>
    </w:p>
    <w:p w:rsidR="009069B8" w:rsidRDefault="008311D7" w:rsidP="009069B8">
      <w:r>
        <w:t xml:space="preserve">Diagnostic Laboratory Tests </w:t>
      </w:r>
      <w:r>
        <w:tab/>
      </w:r>
      <w:r>
        <w:tab/>
      </w:r>
      <w:r w:rsidR="009069B8">
        <w:t xml:space="preserve">Yes  </w:t>
      </w:r>
      <w:r w:rsidR="009069B8">
        <w:fldChar w:fldCharType="begin">
          <w:ffData>
            <w:name w:val="Check26"/>
            <w:enabled/>
            <w:calcOnExit w:val="0"/>
            <w:checkBox>
              <w:sizeAuto/>
              <w:default w:val="0"/>
              <w:checked/>
            </w:checkBox>
          </w:ffData>
        </w:fldChar>
      </w:r>
      <w:r w:rsidR="009069B8">
        <w:instrText xml:space="preserve"> FORMCHECKBOX </w:instrText>
      </w:r>
      <w:r w:rsidR="00794EA0">
        <w:fldChar w:fldCharType="separate"/>
      </w:r>
      <w:r w:rsidR="009069B8">
        <w:fldChar w:fldCharType="end"/>
      </w:r>
      <w:r w:rsidR="009069B8">
        <w:tab/>
        <w:t xml:space="preserve">   No</w:t>
      </w:r>
      <w:r w:rsidR="009069B8">
        <w:tab/>
      </w:r>
      <w:r w:rsidR="009069B8">
        <w:fldChar w:fldCharType="begin">
          <w:ffData>
            <w:name w:val="Check27"/>
            <w:enabled/>
            <w:calcOnExit w:val="0"/>
            <w:checkBox>
              <w:sizeAuto/>
              <w:default w:val="0"/>
            </w:checkBox>
          </w:ffData>
        </w:fldChar>
      </w:r>
      <w:r w:rsidR="009069B8">
        <w:instrText xml:space="preserve"> FORMCHECKBOX </w:instrText>
      </w:r>
      <w:r w:rsidR="00794EA0">
        <w:fldChar w:fldCharType="separate"/>
      </w:r>
      <w:r w:rsidR="009069B8">
        <w:fldChar w:fldCharType="end"/>
      </w:r>
    </w:p>
    <w:p w:rsidR="008311D7" w:rsidRDefault="008311D7" w:rsidP="00D82B7C"/>
    <w:p w:rsidR="009069B8" w:rsidRDefault="008311D7" w:rsidP="009069B8">
      <w:r>
        <w:t xml:space="preserve">Radiology </w:t>
      </w:r>
      <w:r>
        <w:tab/>
      </w:r>
      <w:r>
        <w:tab/>
      </w:r>
      <w:r>
        <w:tab/>
      </w:r>
      <w:r>
        <w:tab/>
      </w:r>
      <w:r w:rsidR="009069B8">
        <w:t xml:space="preserve">Yes  </w:t>
      </w:r>
      <w:r w:rsidR="009069B8">
        <w:fldChar w:fldCharType="begin">
          <w:ffData>
            <w:name w:val="Check26"/>
            <w:enabled/>
            <w:calcOnExit w:val="0"/>
            <w:checkBox>
              <w:sizeAuto/>
              <w:default w:val="0"/>
            </w:checkBox>
          </w:ffData>
        </w:fldChar>
      </w:r>
      <w:r w:rsidR="009069B8">
        <w:instrText xml:space="preserve"> FORMCHECKBOX </w:instrText>
      </w:r>
      <w:r w:rsidR="00794EA0">
        <w:fldChar w:fldCharType="separate"/>
      </w:r>
      <w:r w:rsidR="009069B8">
        <w:fldChar w:fldCharType="end"/>
      </w:r>
      <w:r w:rsidR="009069B8">
        <w:tab/>
        <w:t xml:space="preserve">   No</w:t>
      </w:r>
      <w:r w:rsidR="009069B8">
        <w:tab/>
      </w:r>
      <w:r w:rsidR="009069B8">
        <w:fldChar w:fldCharType="begin">
          <w:ffData>
            <w:name w:val="Check27"/>
            <w:enabled/>
            <w:calcOnExit w:val="0"/>
            <w:checkBox>
              <w:sizeAuto/>
              <w:default w:val="0"/>
              <w:checked/>
            </w:checkBox>
          </w:ffData>
        </w:fldChar>
      </w:r>
      <w:r w:rsidR="009069B8">
        <w:instrText xml:space="preserve"> FORMCHECKBOX </w:instrText>
      </w:r>
      <w:r w:rsidR="00794EA0">
        <w:fldChar w:fldCharType="separate"/>
      </w:r>
      <w:r w:rsidR="009069B8">
        <w:fldChar w:fldCharType="end"/>
      </w:r>
    </w:p>
    <w:p w:rsidR="008311D7" w:rsidRDefault="008311D7" w:rsidP="00D82B7C"/>
    <w:p w:rsidR="008311D7" w:rsidRDefault="008311D7" w:rsidP="00D82B7C">
      <w:pPr>
        <w:rPr>
          <w:b/>
          <w:bCs/>
        </w:rPr>
      </w:pPr>
      <w:r w:rsidRPr="008311D7">
        <w:rPr>
          <w:b/>
          <w:bCs/>
        </w:rPr>
        <w:t>Section E</w:t>
      </w:r>
      <w:r>
        <w:rPr>
          <w:b/>
          <w:bCs/>
        </w:rPr>
        <w:tab/>
        <w:t>Project Management</w:t>
      </w:r>
    </w:p>
    <w:p w:rsidR="008311D7" w:rsidRDefault="008311D7" w:rsidP="00D82B7C">
      <w:pPr>
        <w:rPr>
          <w:b/>
          <w:bCs/>
        </w:rPr>
      </w:pPr>
    </w:p>
    <w:p w:rsidR="008311D7" w:rsidRPr="008311D7" w:rsidRDefault="008311D7" w:rsidP="008311D7">
      <w:pPr>
        <w:rPr>
          <w:u w:val="single"/>
        </w:rPr>
      </w:pPr>
      <w:r w:rsidRPr="008311D7">
        <w:rPr>
          <w:u w:val="single"/>
        </w:rPr>
        <w:t>Finance</w:t>
      </w:r>
    </w:p>
    <w:p w:rsidR="008311D7" w:rsidRDefault="008311D7" w:rsidP="008311D7"/>
    <w:p w:rsidR="008311D7" w:rsidRDefault="008311D7" w:rsidP="008311D7">
      <w:r>
        <w:t xml:space="preserve">Does the project require audited financial report and/or external audit? </w:t>
      </w:r>
    </w:p>
    <w:p w:rsidR="008311D7" w:rsidRDefault="008311D7" w:rsidP="008311D7"/>
    <w:p w:rsidR="009069B8" w:rsidRDefault="009069B8" w:rsidP="009069B8">
      <w:r>
        <w:t xml:space="preserve">Yes  </w:t>
      </w:r>
      <w:r>
        <w:fldChar w:fldCharType="begin">
          <w:ffData>
            <w:name w:val="Check26"/>
            <w:enabled/>
            <w:calcOnExit w:val="0"/>
            <w:checkBox>
              <w:sizeAuto/>
              <w:default w:val="0"/>
            </w:checkBox>
          </w:ffData>
        </w:fldChar>
      </w:r>
      <w:r>
        <w:instrText xml:space="preserve"> FORMCHECKBOX </w:instrText>
      </w:r>
      <w:r w:rsidR="00794EA0">
        <w:fldChar w:fldCharType="separate"/>
      </w:r>
      <w:r>
        <w:fldChar w:fldCharType="end"/>
      </w:r>
      <w:r>
        <w:tab/>
        <w:t xml:space="preserve">   No</w:t>
      </w:r>
      <w:r>
        <w:tab/>
      </w:r>
      <w:r>
        <w:fldChar w:fldCharType="begin">
          <w:ffData>
            <w:name w:val="Check27"/>
            <w:enabled/>
            <w:calcOnExit w:val="0"/>
            <w:checkBox>
              <w:sizeAuto/>
              <w:default w:val="0"/>
              <w:checked/>
            </w:checkBox>
          </w:ffData>
        </w:fldChar>
      </w:r>
      <w:r>
        <w:instrText xml:space="preserve"> FORMCHECKBOX </w:instrText>
      </w:r>
      <w:r w:rsidR="00794EA0">
        <w:fldChar w:fldCharType="separate"/>
      </w:r>
      <w:r>
        <w:fldChar w:fldCharType="end"/>
      </w:r>
    </w:p>
    <w:p w:rsidR="008311D7" w:rsidRDefault="008311D7" w:rsidP="008311D7"/>
    <w:p w:rsidR="008311D7" w:rsidRDefault="008311D7" w:rsidP="008311D7">
      <w:r>
        <w:t>If yes, please discuss with Finance</w:t>
      </w:r>
    </w:p>
    <w:p w:rsidR="008311D7" w:rsidRDefault="008311D7" w:rsidP="008311D7"/>
    <w:p w:rsidR="008311D7" w:rsidRPr="0001221D" w:rsidRDefault="008311D7" w:rsidP="008311D7">
      <w:pPr>
        <w:rPr>
          <w:u w:val="single"/>
        </w:rPr>
      </w:pPr>
      <w:r w:rsidRPr="0001221D">
        <w:rPr>
          <w:u w:val="single"/>
        </w:rPr>
        <w:t xml:space="preserve">Data Management </w:t>
      </w:r>
    </w:p>
    <w:p w:rsidR="008311D7" w:rsidRDefault="008311D7" w:rsidP="008311D7"/>
    <w:p w:rsidR="008311D7" w:rsidRDefault="008311D7" w:rsidP="008311D7">
      <w:r>
        <w:t xml:space="preserve">Please outline your data management </w:t>
      </w:r>
      <w:r w:rsidR="007F48E8">
        <w:t>plan (</w:t>
      </w:r>
      <w:r>
        <w:t xml:space="preserve">250 words) – how will data be collected and processed? How will it be stored and for how long? Have resources been identified for short term and </w:t>
      </w:r>
      <w:r w:rsidR="007F48E8">
        <w:t>long-term</w:t>
      </w:r>
      <w:r>
        <w:t xml:space="preserve"> storage? What steps have been taken to ensure </w:t>
      </w:r>
      <w:r w:rsidR="0001221D">
        <w:t>confidentiality and data protection?</w:t>
      </w:r>
    </w:p>
    <w:p w:rsidR="009069B8" w:rsidRDefault="009069B8" w:rsidP="008311D7"/>
    <w:p w:rsidR="009069B8" w:rsidRDefault="009069B8" w:rsidP="008311D7">
      <w:r>
        <w:fldChar w:fldCharType="begin">
          <w:ffData>
            <w:name w:val="Text38"/>
            <w:enabled/>
            <w:calcOnExit w:val="0"/>
            <w:textInput>
              <w:maxLength w:val="1500"/>
            </w:textInput>
          </w:ffData>
        </w:fldChar>
      </w:r>
      <w:bookmarkStart w:id="73" w:name="Text3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3"/>
    </w:p>
    <w:p w:rsidR="0001221D" w:rsidRDefault="0001221D" w:rsidP="008311D7"/>
    <w:p w:rsidR="0001221D" w:rsidRDefault="0001221D" w:rsidP="008311D7">
      <w:r>
        <w:lastRenderedPageBreak/>
        <w:t xml:space="preserve">What percentage of time will you be spending on this project?  </w:t>
      </w:r>
      <w:r w:rsidR="00D931D5">
        <w:fldChar w:fldCharType="begin">
          <w:ffData>
            <w:name w:val="Text39"/>
            <w:enabled/>
            <w:calcOnExit w:val="0"/>
            <w:textInput>
              <w:type w:val="number"/>
              <w:default w:val="0%"/>
              <w:maxLength w:val="3"/>
              <w:format w:val="0%"/>
            </w:textInput>
          </w:ffData>
        </w:fldChar>
      </w:r>
      <w:bookmarkStart w:id="74" w:name="Text39"/>
      <w:r w:rsidR="00D931D5">
        <w:instrText xml:space="preserve"> FORMTEXT </w:instrText>
      </w:r>
      <w:r w:rsidR="00D931D5">
        <w:fldChar w:fldCharType="separate"/>
      </w:r>
      <w:r w:rsidR="003F0913">
        <w:t>5</w:t>
      </w:r>
      <w:r w:rsidR="00D931D5">
        <w:rPr>
          <w:noProof/>
        </w:rPr>
        <w:t>%</w:t>
      </w:r>
      <w:r w:rsidR="00D931D5">
        <w:fldChar w:fldCharType="end"/>
      </w:r>
      <w:bookmarkEnd w:id="74"/>
    </w:p>
    <w:p w:rsidR="0001221D" w:rsidRDefault="0001221D" w:rsidP="008311D7"/>
    <w:p w:rsidR="0001221D" w:rsidRDefault="0001221D" w:rsidP="008311D7">
      <w:r>
        <w:t xml:space="preserve">How many projects are currently being handled by you?  </w:t>
      </w:r>
      <w:r w:rsidR="00D931D5">
        <w:fldChar w:fldCharType="begin">
          <w:ffData>
            <w:name w:val="Text40"/>
            <w:enabled/>
            <w:calcOnExit w:val="0"/>
            <w:textInput>
              <w:type w:val="number"/>
              <w:default w:val="0"/>
              <w:maxLength w:val="2"/>
              <w:format w:val="0"/>
            </w:textInput>
          </w:ffData>
        </w:fldChar>
      </w:r>
      <w:bookmarkStart w:id="75" w:name="Text40"/>
      <w:r w:rsidR="00D931D5">
        <w:instrText xml:space="preserve"> FORMTEXT </w:instrText>
      </w:r>
      <w:r w:rsidR="00D931D5">
        <w:fldChar w:fldCharType="separate"/>
      </w:r>
      <w:r w:rsidR="003F0913">
        <w:t>4</w:t>
      </w:r>
      <w:bookmarkStart w:id="76" w:name="_GoBack"/>
      <w:bookmarkEnd w:id="76"/>
      <w:r w:rsidR="00D931D5">
        <w:fldChar w:fldCharType="end"/>
      </w:r>
      <w:bookmarkEnd w:id="75"/>
    </w:p>
    <w:p w:rsidR="006C7AF5" w:rsidRDefault="006C7AF5" w:rsidP="008311D7"/>
    <w:p w:rsidR="006C7AF5" w:rsidRPr="006C7AF5" w:rsidRDefault="006C7AF5" w:rsidP="008311D7">
      <w:pPr>
        <w:rPr>
          <w:b/>
          <w:bCs/>
        </w:rPr>
      </w:pPr>
      <w:r w:rsidRPr="006C7AF5">
        <w:rPr>
          <w:b/>
          <w:bCs/>
        </w:rPr>
        <w:t xml:space="preserve">Section F </w:t>
      </w:r>
      <w:r>
        <w:rPr>
          <w:b/>
          <w:bCs/>
        </w:rPr>
        <w:tab/>
        <w:t>Other comments from the Applicant</w:t>
      </w:r>
    </w:p>
    <w:p w:rsidR="006C7AF5" w:rsidRDefault="006C7AF5" w:rsidP="008311D7"/>
    <w:p w:rsidR="006C7AF5" w:rsidRDefault="006C7AF5" w:rsidP="008311D7">
      <w:r>
        <w:t xml:space="preserve">Do you have any additional comments or issues? </w:t>
      </w:r>
    </w:p>
    <w:p w:rsidR="006C7AF5" w:rsidRDefault="006C7AF5" w:rsidP="008311D7"/>
    <w:p w:rsidR="006C7AF5" w:rsidRDefault="006C7AF5" w:rsidP="008311D7">
      <w:r>
        <w:fldChar w:fldCharType="begin">
          <w:ffData>
            <w:name w:val="Text44"/>
            <w:enabled/>
            <w:calcOnExit w:val="0"/>
            <w:textInput>
              <w:maxLength w:val="1500"/>
            </w:textInput>
          </w:ffData>
        </w:fldChar>
      </w:r>
      <w:bookmarkStart w:id="77" w:name="Text4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7"/>
    </w:p>
    <w:p w:rsidR="006C7AF5" w:rsidRDefault="006C7AF5" w:rsidP="008311D7"/>
    <w:p w:rsidR="006C7AF5" w:rsidRDefault="006C7AF5" w:rsidP="008311D7">
      <w:pPr>
        <w:rPr>
          <w:b/>
          <w:bCs/>
        </w:rPr>
      </w:pPr>
      <w:r w:rsidRPr="006C7AF5">
        <w:rPr>
          <w:b/>
          <w:bCs/>
        </w:rPr>
        <w:t>Section G</w:t>
      </w:r>
      <w:r>
        <w:rPr>
          <w:b/>
          <w:bCs/>
        </w:rPr>
        <w:tab/>
        <w:t xml:space="preserve">Conflict of Interest Declaration </w:t>
      </w:r>
    </w:p>
    <w:p w:rsidR="006C7AF5" w:rsidRDefault="006C7AF5" w:rsidP="008311D7">
      <w:pPr>
        <w:rPr>
          <w:b/>
          <w:bCs/>
        </w:rPr>
      </w:pPr>
    </w:p>
    <w:p w:rsidR="006C7AF5" w:rsidRDefault="006C7AF5" w:rsidP="008311D7">
      <w:r w:rsidRPr="006C7AF5">
        <w:t xml:space="preserve">Note if there are none, please use the default as entered. </w:t>
      </w:r>
    </w:p>
    <w:p w:rsidR="006C7AF5" w:rsidRPr="006C7AF5" w:rsidRDefault="006C7AF5" w:rsidP="008311D7">
      <w:r w:rsidRPr="006C7AF5">
        <w:t>For e.g if it is a pharma sponsored study and the hospital or you are receiving a payment, speakers fee, sponsored travel to meetings etc.</w:t>
      </w:r>
    </w:p>
    <w:p w:rsidR="006C7AF5" w:rsidRPr="006C7AF5" w:rsidRDefault="006C7AF5" w:rsidP="008311D7"/>
    <w:p w:rsidR="006C7AF5" w:rsidRPr="006C7AF5" w:rsidRDefault="006C7AF5" w:rsidP="008311D7">
      <w:pPr>
        <w:rPr>
          <w:b/>
          <w:bCs/>
        </w:rPr>
      </w:pPr>
      <w:r>
        <w:rPr>
          <w:b/>
          <w:bCs/>
        </w:rPr>
        <w:fldChar w:fldCharType="begin">
          <w:ffData>
            <w:name w:val="Text45"/>
            <w:enabled/>
            <w:calcOnExit w:val="0"/>
            <w:textInput>
              <w:default w:val="I have no conflicts of interest to declare"/>
              <w:maxLength w:val="2000"/>
            </w:textInput>
          </w:ffData>
        </w:fldChar>
      </w:r>
      <w:bookmarkStart w:id="78" w:name="Text45"/>
      <w:r>
        <w:rPr>
          <w:b/>
          <w:bCs/>
        </w:rPr>
        <w:instrText xml:space="preserve"> FORMTEXT </w:instrText>
      </w:r>
      <w:r>
        <w:rPr>
          <w:b/>
          <w:bCs/>
        </w:rPr>
      </w:r>
      <w:r>
        <w:rPr>
          <w:b/>
          <w:bCs/>
        </w:rPr>
        <w:fldChar w:fldCharType="separate"/>
      </w:r>
      <w:r>
        <w:rPr>
          <w:b/>
          <w:bCs/>
          <w:noProof/>
        </w:rPr>
        <w:t>I have no conflicts of interest to declare</w:t>
      </w:r>
      <w:r>
        <w:rPr>
          <w:b/>
          <w:bCs/>
        </w:rPr>
        <w:fldChar w:fldCharType="end"/>
      </w:r>
      <w:bookmarkEnd w:id="78"/>
    </w:p>
    <w:p w:rsidR="008311D7" w:rsidRDefault="008311D7" w:rsidP="008311D7"/>
    <w:p w:rsidR="008311D7" w:rsidRDefault="008311D7" w:rsidP="008311D7"/>
    <w:p w:rsidR="006C7AF5" w:rsidRDefault="006C7AF5" w:rsidP="008311D7"/>
    <w:p w:rsidR="006C7AF5" w:rsidRDefault="006C7AF5" w:rsidP="008311D7">
      <w:r>
        <w:t>Form Filled By</w:t>
      </w:r>
      <w:r>
        <w:tab/>
      </w:r>
      <w:r>
        <w:tab/>
      </w:r>
      <w:r>
        <w:fldChar w:fldCharType="begin">
          <w:ffData>
            <w:name w:val="Text46"/>
            <w:enabled/>
            <w:calcOnExit w:val="0"/>
            <w:textInput>
              <w:maxLength w:val="50"/>
            </w:textInput>
          </w:ffData>
        </w:fldChar>
      </w:r>
      <w:bookmarkStart w:id="79" w:name="Text46"/>
      <w:r>
        <w:instrText xml:space="preserve"> FORMTEXT </w:instrText>
      </w:r>
      <w:r>
        <w:fldChar w:fldCharType="separate"/>
      </w:r>
      <w:r w:rsidR="00D115E3">
        <w:rPr>
          <w:noProof/>
        </w:rPr>
        <w:t>Dr Arijit Nag</w:t>
      </w:r>
      <w:r>
        <w:fldChar w:fldCharType="end"/>
      </w:r>
      <w:bookmarkEnd w:id="79"/>
    </w:p>
    <w:p w:rsidR="006C7AF5" w:rsidRDefault="006C7AF5" w:rsidP="008311D7"/>
    <w:p w:rsidR="006C7AF5" w:rsidRDefault="006C7AF5" w:rsidP="008311D7">
      <w:r>
        <w:t xml:space="preserve">Date </w:t>
      </w:r>
      <w:r>
        <w:tab/>
      </w:r>
      <w:r>
        <w:tab/>
      </w:r>
      <w:r>
        <w:tab/>
      </w:r>
      <w:r w:rsidRPr="006C7AF5">
        <w:rPr>
          <w:color w:val="F2F2F2" w:themeColor="background1" w:themeShade="F2"/>
        </w:rPr>
        <w:fldChar w:fldCharType="begin">
          <w:ffData>
            <w:name w:val="Text47"/>
            <w:enabled/>
            <w:calcOnExit w:val="0"/>
            <w:textInput>
              <w:type w:val="date"/>
              <w:default w:val="01/01/2020"/>
              <w:maxLength w:val="10"/>
              <w:format w:val="dd/MM/yyyy"/>
            </w:textInput>
          </w:ffData>
        </w:fldChar>
      </w:r>
      <w:bookmarkStart w:id="80" w:name="Text47"/>
      <w:r w:rsidRPr="006C7AF5">
        <w:rPr>
          <w:color w:val="F2F2F2" w:themeColor="background1" w:themeShade="F2"/>
        </w:rPr>
        <w:instrText xml:space="preserve"> FORMTEXT </w:instrText>
      </w:r>
      <w:r w:rsidRPr="006C7AF5">
        <w:rPr>
          <w:color w:val="F2F2F2" w:themeColor="background1" w:themeShade="F2"/>
        </w:rPr>
      </w:r>
      <w:r w:rsidRPr="006C7AF5">
        <w:rPr>
          <w:color w:val="F2F2F2" w:themeColor="background1" w:themeShade="F2"/>
        </w:rPr>
        <w:fldChar w:fldCharType="separate"/>
      </w:r>
      <w:r w:rsidR="00D115E3">
        <w:rPr>
          <w:noProof/>
          <w:color w:val="F2F2F2" w:themeColor="background1" w:themeShade="F2"/>
        </w:rPr>
        <w:t>21/08/2025</w:t>
      </w:r>
      <w:r w:rsidRPr="006C7AF5">
        <w:rPr>
          <w:color w:val="F2F2F2" w:themeColor="background1" w:themeShade="F2"/>
        </w:rPr>
        <w:fldChar w:fldCharType="end"/>
      </w:r>
      <w:bookmarkEnd w:id="80"/>
    </w:p>
    <w:p w:rsidR="006C7AF5" w:rsidRDefault="006C7AF5" w:rsidP="008311D7"/>
    <w:p w:rsidR="00E303EA" w:rsidRDefault="0001221D">
      <w:r w:rsidRPr="00DF52FC">
        <w:rPr>
          <w:rFonts w:ascii="Calibri" w:hAnsi="Calibri" w:cs="Calibri"/>
        </w:rPr>
        <w:t xml:space="preserve">Please Email to: </w:t>
      </w:r>
      <w:hyperlink r:id="rId7" w:history="1">
        <w:r w:rsidRPr="00DF52FC">
          <w:rPr>
            <w:rStyle w:val="Hyperlink"/>
            <w:rFonts w:ascii="Calibri" w:hAnsi="Calibri" w:cs="Calibri"/>
          </w:rPr>
          <w:t>rsd@tmckolkata.com</w:t>
        </w:r>
      </w:hyperlink>
      <w:r w:rsidRPr="00DF52FC">
        <w:rPr>
          <w:rFonts w:ascii="Calibri" w:hAnsi="Calibri" w:cs="Calibri"/>
        </w:rPr>
        <w:t xml:space="preserve">; Note: </w:t>
      </w:r>
      <w:r w:rsidRPr="00DF52FC">
        <w:rPr>
          <w:rFonts w:ascii="Calibri" w:hAnsi="Calibri" w:cs="Calibri"/>
          <w:b/>
        </w:rPr>
        <w:t>attach additional sheet if required</w:t>
      </w:r>
    </w:p>
    <w:sectPr w:rsidR="00E303EA" w:rsidSect="009162E1">
      <w:headerReference w:type="default" r:id="rId8"/>
      <w:footerReference w:type="default" r:id="rId9"/>
      <w:pgSz w:w="11900" w:h="16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94EA0" w:rsidRDefault="00794EA0" w:rsidP="00540643">
      <w:r>
        <w:separator/>
      </w:r>
    </w:p>
  </w:endnote>
  <w:endnote w:type="continuationSeparator" w:id="0">
    <w:p w:rsidR="00794EA0" w:rsidRDefault="00794EA0" w:rsidP="00540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0643" w:rsidRPr="00540643" w:rsidRDefault="00540643" w:rsidP="00540643">
    <w:pPr>
      <w:pStyle w:val="Footer"/>
      <w:jc w:val="center"/>
      <w:rPr>
        <w:rFonts w:cstheme="minorHAnsi"/>
      </w:rPr>
    </w:pPr>
    <w:r w:rsidRPr="00540643">
      <w:rPr>
        <w:rFonts w:cstheme="minorHAnsi"/>
      </w:rPr>
      <w:t xml:space="preserve">Page </w:t>
    </w:r>
    <w:r w:rsidRPr="00540643">
      <w:rPr>
        <w:rFonts w:cstheme="minorHAnsi"/>
      </w:rPr>
      <w:fldChar w:fldCharType="begin"/>
    </w:r>
    <w:r w:rsidRPr="00540643">
      <w:rPr>
        <w:rFonts w:cstheme="minorHAnsi"/>
      </w:rPr>
      <w:instrText xml:space="preserve"> PAGE </w:instrText>
    </w:r>
    <w:r w:rsidRPr="00540643">
      <w:rPr>
        <w:rFonts w:cstheme="minorHAnsi"/>
      </w:rPr>
      <w:fldChar w:fldCharType="separate"/>
    </w:r>
    <w:r w:rsidRPr="00540643">
      <w:rPr>
        <w:rFonts w:cstheme="minorHAnsi"/>
        <w:noProof/>
      </w:rPr>
      <w:t>1</w:t>
    </w:r>
    <w:r w:rsidRPr="00540643">
      <w:rPr>
        <w:rFonts w:cstheme="minorHAnsi"/>
      </w:rPr>
      <w:fldChar w:fldCharType="end"/>
    </w:r>
    <w:r w:rsidRPr="00540643">
      <w:rPr>
        <w:rFonts w:cstheme="minorHAnsi"/>
      </w:rPr>
      <w:t xml:space="preserve"> of </w:t>
    </w:r>
    <w:r w:rsidRPr="00540643">
      <w:rPr>
        <w:rFonts w:cstheme="minorHAnsi"/>
      </w:rPr>
      <w:fldChar w:fldCharType="begin"/>
    </w:r>
    <w:r w:rsidRPr="00540643">
      <w:rPr>
        <w:rFonts w:cstheme="minorHAnsi"/>
      </w:rPr>
      <w:instrText xml:space="preserve"> NUMPAGES </w:instrText>
    </w:r>
    <w:r w:rsidRPr="00540643">
      <w:rPr>
        <w:rFonts w:cstheme="minorHAnsi"/>
      </w:rPr>
      <w:fldChar w:fldCharType="separate"/>
    </w:r>
    <w:r w:rsidRPr="00540643">
      <w:rPr>
        <w:rFonts w:cstheme="minorHAnsi"/>
        <w:noProof/>
      </w:rPr>
      <w:t>5</w:t>
    </w:r>
    <w:r w:rsidRPr="00540643">
      <w:rPr>
        <w:rFonts w:cstheme="minorHAns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94EA0" w:rsidRDefault="00794EA0" w:rsidP="00540643">
      <w:r>
        <w:separator/>
      </w:r>
    </w:p>
  </w:footnote>
  <w:footnote w:type="continuationSeparator" w:id="0">
    <w:p w:rsidR="00794EA0" w:rsidRDefault="00794EA0" w:rsidP="005406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5060" w:rsidRPr="00345060" w:rsidRDefault="00345060" w:rsidP="00345060">
    <w:pPr>
      <w:pStyle w:val="Header"/>
      <w:jc w:val="right"/>
      <w:rPr>
        <w:i/>
        <w:iCs/>
        <w:sz w:val="18"/>
        <w:szCs w:val="18"/>
      </w:rPr>
    </w:pPr>
    <w:r w:rsidRPr="00345060">
      <w:rPr>
        <w:i/>
        <w:iCs/>
        <w:sz w:val="18"/>
        <w:szCs w:val="18"/>
      </w:rPr>
      <w:t xml:space="preserve">RSD Checklist v2 September 2020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D5713C"/>
    <w:multiLevelType w:val="hybridMultilevel"/>
    <w:tmpl w:val="35F0B1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25D5052"/>
    <w:multiLevelType w:val="hybridMultilevel"/>
    <w:tmpl w:val="86A04C2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documentProtection w:edit="forms" w:enforcement="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EB9"/>
    <w:rsid w:val="00000006"/>
    <w:rsid w:val="00004468"/>
    <w:rsid w:val="00006FF1"/>
    <w:rsid w:val="0001221D"/>
    <w:rsid w:val="0002050D"/>
    <w:rsid w:val="00020669"/>
    <w:rsid w:val="00024429"/>
    <w:rsid w:val="00026CDD"/>
    <w:rsid w:val="00031EEA"/>
    <w:rsid w:val="000332EB"/>
    <w:rsid w:val="000400F1"/>
    <w:rsid w:val="00043C71"/>
    <w:rsid w:val="00046173"/>
    <w:rsid w:val="000461A4"/>
    <w:rsid w:val="00050CD1"/>
    <w:rsid w:val="00050E44"/>
    <w:rsid w:val="0005484E"/>
    <w:rsid w:val="00054E93"/>
    <w:rsid w:val="0007367F"/>
    <w:rsid w:val="00073E5D"/>
    <w:rsid w:val="0009300E"/>
    <w:rsid w:val="00096DD8"/>
    <w:rsid w:val="000A1A95"/>
    <w:rsid w:val="000B24EE"/>
    <w:rsid w:val="000C19A4"/>
    <w:rsid w:val="000C22C3"/>
    <w:rsid w:val="000C7EE9"/>
    <w:rsid w:val="000D56E5"/>
    <w:rsid w:val="000D696D"/>
    <w:rsid w:val="000F3D37"/>
    <w:rsid w:val="000F3FB5"/>
    <w:rsid w:val="00114BA8"/>
    <w:rsid w:val="001179C5"/>
    <w:rsid w:val="00120B25"/>
    <w:rsid w:val="0012278A"/>
    <w:rsid w:val="00130717"/>
    <w:rsid w:val="00134DA0"/>
    <w:rsid w:val="00135413"/>
    <w:rsid w:val="00151EB7"/>
    <w:rsid w:val="001714EC"/>
    <w:rsid w:val="00180BB8"/>
    <w:rsid w:val="00180EF9"/>
    <w:rsid w:val="00183571"/>
    <w:rsid w:val="001845D6"/>
    <w:rsid w:val="00186E31"/>
    <w:rsid w:val="001A291D"/>
    <w:rsid w:val="001A76C8"/>
    <w:rsid w:val="001B00A0"/>
    <w:rsid w:val="001B5D52"/>
    <w:rsid w:val="001D1CB6"/>
    <w:rsid w:val="001E0D63"/>
    <w:rsid w:val="001E1C0A"/>
    <w:rsid w:val="001E1DCF"/>
    <w:rsid w:val="001F1F16"/>
    <w:rsid w:val="002046DE"/>
    <w:rsid w:val="002132EE"/>
    <w:rsid w:val="002173CF"/>
    <w:rsid w:val="00221120"/>
    <w:rsid w:val="00221B9E"/>
    <w:rsid w:val="00227CDF"/>
    <w:rsid w:val="0023203A"/>
    <w:rsid w:val="00233BEA"/>
    <w:rsid w:val="00234DE8"/>
    <w:rsid w:val="00236A21"/>
    <w:rsid w:val="00236DF0"/>
    <w:rsid w:val="0024024F"/>
    <w:rsid w:val="00242780"/>
    <w:rsid w:val="00242F15"/>
    <w:rsid w:val="0025748D"/>
    <w:rsid w:val="00257A02"/>
    <w:rsid w:val="00262B6C"/>
    <w:rsid w:val="00267555"/>
    <w:rsid w:val="00273F1C"/>
    <w:rsid w:val="0028396B"/>
    <w:rsid w:val="00283E6F"/>
    <w:rsid w:val="002840B0"/>
    <w:rsid w:val="0029306E"/>
    <w:rsid w:val="002933CD"/>
    <w:rsid w:val="00293AC9"/>
    <w:rsid w:val="00296DB9"/>
    <w:rsid w:val="002A3815"/>
    <w:rsid w:val="002A52C5"/>
    <w:rsid w:val="002A5683"/>
    <w:rsid w:val="002A7280"/>
    <w:rsid w:val="002B2BC2"/>
    <w:rsid w:val="002B516A"/>
    <w:rsid w:val="002B5987"/>
    <w:rsid w:val="002E46F0"/>
    <w:rsid w:val="002F083E"/>
    <w:rsid w:val="002F26C7"/>
    <w:rsid w:val="002F515A"/>
    <w:rsid w:val="002F6125"/>
    <w:rsid w:val="002F6C3B"/>
    <w:rsid w:val="002F6FE3"/>
    <w:rsid w:val="003070AA"/>
    <w:rsid w:val="00320335"/>
    <w:rsid w:val="00321CF9"/>
    <w:rsid w:val="003367E9"/>
    <w:rsid w:val="00344641"/>
    <w:rsid w:val="00345060"/>
    <w:rsid w:val="003535A9"/>
    <w:rsid w:val="00356162"/>
    <w:rsid w:val="0037034B"/>
    <w:rsid w:val="003711D8"/>
    <w:rsid w:val="00377043"/>
    <w:rsid w:val="00380563"/>
    <w:rsid w:val="00380E80"/>
    <w:rsid w:val="00395AF0"/>
    <w:rsid w:val="003A1826"/>
    <w:rsid w:val="003A721C"/>
    <w:rsid w:val="003B1DA3"/>
    <w:rsid w:val="003B25F1"/>
    <w:rsid w:val="003B395F"/>
    <w:rsid w:val="003B606E"/>
    <w:rsid w:val="003C5E13"/>
    <w:rsid w:val="003D2BBE"/>
    <w:rsid w:val="003E4645"/>
    <w:rsid w:val="003E7B48"/>
    <w:rsid w:val="003F0913"/>
    <w:rsid w:val="003F16D8"/>
    <w:rsid w:val="003F3A21"/>
    <w:rsid w:val="003F3A65"/>
    <w:rsid w:val="00402320"/>
    <w:rsid w:val="00402CA2"/>
    <w:rsid w:val="00404338"/>
    <w:rsid w:val="00404772"/>
    <w:rsid w:val="00413D05"/>
    <w:rsid w:val="0041614B"/>
    <w:rsid w:val="00417708"/>
    <w:rsid w:val="0042155E"/>
    <w:rsid w:val="00423BCB"/>
    <w:rsid w:val="0042531D"/>
    <w:rsid w:val="00437DAB"/>
    <w:rsid w:val="00440714"/>
    <w:rsid w:val="00444E21"/>
    <w:rsid w:val="00454FBE"/>
    <w:rsid w:val="00456169"/>
    <w:rsid w:val="00462364"/>
    <w:rsid w:val="00466A59"/>
    <w:rsid w:val="004723B4"/>
    <w:rsid w:val="00472CCD"/>
    <w:rsid w:val="0047531B"/>
    <w:rsid w:val="00476EE5"/>
    <w:rsid w:val="004877A4"/>
    <w:rsid w:val="00490792"/>
    <w:rsid w:val="0049144D"/>
    <w:rsid w:val="004978E5"/>
    <w:rsid w:val="00497B92"/>
    <w:rsid w:val="004B288E"/>
    <w:rsid w:val="004B7178"/>
    <w:rsid w:val="004D42DA"/>
    <w:rsid w:val="004D435B"/>
    <w:rsid w:val="004E4F01"/>
    <w:rsid w:val="004E649B"/>
    <w:rsid w:val="004F0942"/>
    <w:rsid w:val="004F2376"/>
    <w:rsid w:val="004F2858"/>
    <w:rsid w:val="004F2D33"/>
    <w:rsid w:val="004F597D"/>
    <w:rsid w:val="00505928"/>
    <w:rsid w:val="00510272"/>
    <w:rsid w:val="00510431"/>
    <w:rsid w:val="005154C5"/>
    <w:rsid w:val="00520A44"/>
    <w:rsid w:val="00524EAD"/>
    <w:rsid w:val="0052755D"/>
    <w:rsid w:val="00527B23"/>
    <w:rsid w:val="00540643"/>
    <w:rsid w:val="005546A4"/>
    <w:rsid w:val="00555603"/>
    <w:rsid w:val="00556A08"/>
    <w:rsid w:val="005642A5"/>
    <w:rsid w:val="00565F29"/>
    <w:rsid w:val="005722AE"/>
    <w:rsid w:val="005723D4"/>
    <w:rsid w:val="005756D4"/>
    <w:rsid w:val="00576D83"/>
    <w:rsid w:val="00581226"/>
    <w:rsid w:val="00581D19"/>
    <w:rsid w:val="00582911"/>
    <w:rsid w:val="00587547"/>
    <w:rsid w:val="005A1811"/>
    <w:rsid w:val="005A2EB3"/>
    <w:rsid w:val="005A7876"/>
    <w:rsid w:val="005B31F4"/>
    <w:rsid w:val="005B58D5"/>
    <w:rsid w:val="005C10DC"/>
    <w:rsid w:val="005C1C5F"/>
    <w:rsid w:val="005C6EF7"/>
    <w:rsid w:val="005D3DCF"/>
    <w:rsid w:val="005D6BB4"/>
    <w:rsid w:val="005E19FE"/>
    <w:rsid w:val="005E587A"/>
    <w:rsid w:val="005F3EBD"/>
    <w:rsid w:val="00605CA6"/>
    <w:rsid w:val="0060797C"/>
    <w:rsid w:val="006211AC"/>
    <w:rsid w:val="00624BA9"/>
    <w:rsid w:val="00625357"/>
    <w:rsid w:val="0064643E"/>
    <w:rsid w:val="00646721"/>
    <w:rsid w:val="00653331"/>
    <w:rsid w:val="00655B7F"/>
    <w:rsid w:val="00656C19"/>
    <w:rsid w:val="006570F3"/>
    <w:rsid w:val="006636BA"/>
    <w:rsid w:val="00673C77"/>
    <w:rsid w:val="006745A7"/>
    <w:rsid w:val="006748AC"/>
    <w:rsid w:val="006809D3"/>
    <w:rsid w:val="006812D3"/>
    <w:rsid w:val="00683749"/>
    <w:rsid w:val="00691F8F"/>
    <w:rsid w:val="006A28A6"/>
    <w:rsid w:val="006A54BE"/>
    <w:rsid w:val="006A58E3"/>
    <w:rsid w:val="006A63C9"/>
    <w:rsid w:val="006A6FB7"/>
    <w:rsid w:val="006B4718"/>
    <w:rsid w:val="006B75B6"/>
    <w:rsid w:val="006C0813"/>
    <w:rsid w:val="006C0FD8"/>
    <w:rsid w:val="006C205E"/>
    <w:rsid w:val="006C3E72"/>
    <w:rsid w:val="006C44C3"/>
    <w:rsid w:val="006C6212"/>
    <w:rsid w:val="006C75B5"/>
    <w:rsid w:val="006C7AF5"/>
    <w:rsid w:val="006E54F9"/>
    <w:rsid w:val="006E751C"/>
    <w:rsid w:val="006E760A"/>
    <w:rsid w:val="00703A6E"/>
    <w:rsid w:val="00714AD0"/>
    <w:rsid w:val="00717D96"/>
    <w:rsid w:val="00723876"/>
    <w:rsid w:val="00742C09"/>
    <w:rsid w:val="007471EF"/>
    <w:rsid w:val="007472B7"/>
    <w:rsid w:val="00771D28"/>
    <w:rsid w:val="00775080"/>
    <w:rsid w:val="00781E70"/>
    <w:rsid w:val="007835F6"/>
    <w:rsid w:val="00793D3D"/>
    <w:rsid w:val="0079484A"/>
    <w:rsid w:val="00794EA0"/>
    <w:rsid w:val="00796856"/>
    <w:rsid w:val="007B24A7"/>
    <w:rsid w:val="007B2F48"/>
    <w:rsid w:val="007B36A4"/>
    <w:rsid w:val="007B53E5"/>
    <w:rsid w:val="007B559C"/>
    <w:rsid w:val="007B687A"/>
    <w:rsid w:val="007B6E9D"/>
    <w:rsid w:val="007C50B1"/>
    <w:rsid w:val="007C6EB9"/>
    <w:rsid w:val="007D0859"/>
    <w:rsid w:val="007D1D12"/>
    <w:rsid w:val="007D2D1B"/>
    <w:rsid w:val="007D6136"/>
    <w:rsid w:val="007E34BD"/>
    <w:rsid w:val="007E3BC7"/>
    <w:rsid w:val="007F22F0"/>
    <w:rsid w:val="007F3B82"/>
    <w:rsid w:val="007F4785"/>
    <w:rsid w:val="007F48E8"/>
    <w:rsid w:val="007F4C18"/>
    <w:rsid w:val="007F536D"/>
    <w:rsid w:val="007F653A"/>
    <w:rsid w:val="00801E87"/>
    <w:rsid w:val="0080253E"/>
    <w:rsid w:val="00802EBC"/>
    <w:rsid w:val="00804F3E"/>
    <w:rsid w:val="008129CD"/>
    <w:rsid w:val="00814FF0"/>
    <w:rsid w:val="00815B57"/>
    <w:rsid w:val="008207BD"/>
    <w:rsid w:val="00820846"/>
    <w:rsid w:val="008311D7"/>
    <w:rsid w:val="00833246"/>
    <w:rsid w:val="00847B0A"/>
    <w:rsid w:val="00847B4A"/>
    <w:rsid w:val="00850FAA"/>
    <w:rsid w:val="0085188E"/>
    <w:rsid w:val="00852865"/>
    <w:rsid w:val="0085475A"/>
    <w:rsid w:val="00854782"/>
    <w:rsid w:val="00856C29"/>
    <w:rsid w:val="0086273D"/>
    <w:rsid w:val="0086291B"/>
    <w:rsid w:val="00862AB9"/>
    <w:rsid w:val="00865F2D"/>
    <w:rsid w:val="00883466"/>
    <w:rsid w:val="00887B45"/>
    <w:rsid w:val="00887F5C"/>
    <w:rsid w:val="0089279F"/>
    <w:rsid w:val="0089644D"/>
    <w:rsid w:val="00897A9F"/>
    <w:rsid w:val="008A6B93"/>
    <w:rsid w:val="008C2E4A"/>
    <w:rsid w:val="008D4BDA"/>
    <w:rsid w:val="008D75D0"/>
    <w:rsid w:val="0090048E"/>
    <w:rsid w:val="00902205"/>
    <w:rsid w:val="009037E4"/>
    <w:rsid w:val="009069B8"/>
    <w:rsid w:val="00911313"/>
    <w:rsid w:val="009114A4"/>
    <w:rsid w:val="00912EB0"/>
    <w:rsid w:val="009151C8"/>
    <w:rsid w:val="009153CF"/>
    <w:rsid w:val="0091624A"/>
    <w:rsid w:val="009162E1"/>
    <w:rsid w:val="00924CFF"/>
    <w:rsid w:val="00924DC2"/>
    <w:rsid w:val="0092764F"/>
    <w:rsid w:val="00927DAB"/>
    <w:rsid w:val="0093409F"/>
    <w:rsid w:val="00940303"/>
    <w:rsid w:val="00940947"/>
    <w:rsid w:val="00940B1C"/>
    <w:rsid w:val="00941B59"/>
    <w:rsid w:val="00951AD8"/>
    <w:rsid w:val="009611BD"/>
    <w:rsid w:val="00965B08"/>
    <w:rsid w:val="00967492"/>
    <w:rsid w:val="00973719"/>
    <w:rsid w:val="00977605"/>
    <w:rsid w:val="0098438C"/>
    <w:rsid w:val="009A4230"/>
    <w:rsid w:val="009B36AA"/>
    <w:rsid w:val="009B7048"/>
    <w:rsid w:val="009C1ED6"/>
    <w:rsid w:val="009C227C"/>
    <w:rsid w:val="009C24EE"/>
    <w:rsid w:val="009C30FC"/>
    <w:rsid w:val="009C6045"/>
    <w:rsid w:val="009C645F"/>
    <w:rsid w:val="009C6FA9"/>
    <w:rsid w:val="009E3BB8"/>
    <w:rsid w:val="009F0995"/>
    <w:rsid w:val="009F5B9D"/>
    <w:rsid w:val="00A06834"/>
    <w:rsid w:val="00A22AE8"/>
    <w:rsid w:val="00A24837"/>
    <w:rsid w:val="00A2490A"/>
    <w:rsid w:val="00A27DB9"/>
    <w:rsid w:val="00A32B54"/>
    <w:rsid w:val="00A34359"/>
    <w:rsid w:val="00A36910"/>
    <w:rsid w:val="00A374A1"/>
    <w:rsid w:val="00A407E1"/>
    <w:rsid w:val="00A45C8C"/>
    <w:rsid w:val="00A46840"/>
    <w:rsid w:val="00A46F76"/>
    <w:rsid w:val="00A53A96"/>
    <w:rsid w:val="00A6284D"/>
    <w:rsid w:val="00A636E5"/>
    <w:rsid w:val="00A639E5"/>
    <w:rsid w:val="00A64B90"/>
    <w:rsid w:val="00A6609C"/>
    <w:rsid w:val="00A730FF"/>
    <w:rsid w:val="00A755BC"/>
    <w:rsid w:val="00A7644A"/>
    <w:rsid w:val="00A76BD2"/>
    <w:rsid w:val="00A832B0"/>
    <w:rsid w:val="00A842B4"/>
    <w:rsid w:val="00A922D5"/>
    <w:rsid w:val="00A97991"/>
    <w:rsid w:val="00AA207C"/>
    <w:rsid w:val="00AA5285"/>
    <w:rsid w:val="00AA71E6"/>
    <w:rsid w:val="00AB0636"/>
    <w:rsid w:val="00AB27A7"/>
    <w:rsid w:val="00AB28CC"/>
    <w:rsid w:val="00AC2587"/>
    <w:rsid w:val="00AC44C8"/>
    <w:rsid w:val="00AD19FA"/>
    <w:rsid w:val="00AD49F8"/>
    <w:rsid w:val="00AE3466"/>
    <w:rsid w:val="00AE4294"/>
    <w:rsid w:val="00AE47CB"/>
    <w:rsid w:val="00AF0DD4"/>
    <w:rsid w:val="00AF2B60"/>
    <w:rsid w:val="00B037E4"/>
    <w:rsid w:val="00B10DE9"/>
    <w:rsid w:val="00B155D8"/>
    <w:rsid w:val="00B175E4"/>
    <w:rsid w:val="00B23356"/>
    <w:rsid w:val="00B31AAA"/>
    <w:rsid w:val="00B4101C"/>
    <w:rsid w:val="00B423B7"/>
    <w:rsid w:val="00B43CA5"/>
    <w:rsid w:val="00B62541"/>
    <w:rsid w:val="00B7158B"/>
    <w:rsid w:val="00B7376F"/>
    <w:rsid w:val="00B8374A"/>
    <w:rsid w:val="00B87A73"/>
    <w:rsid w:val="00B9215D"/>
    <w:rsid w:val="00B96562"/>
    <w:rsid w:val="00BA0C2D"/>
    <w:rsid w:val="00BA5AF6"/>
    <w:rsid w:val="00BA654A"/>
    <w:rsid w:val="00BB5DA4"/>
    <w:rsid w:val="00BF1624"/>
    <w:rsid w:val="00C05178"/>
    <w:rsid w:val="00C214E1"/>
    <w:rsid w:val="00C21D95"/>
    <w:rsid w:val="00C224F3"/>
    <w:rsid w:val="00C23459"/>
    <w:rsid w:val="00C2698F"/>
    <w:rsid w:val="00C33F72"/>
    <w:rsid w:val="00C35A98"/>
    <w:rsid w:val="00C43749"/>
    <w:rsid w:val="00C44E82"/>
    <w:rsid w:val="00C500DF"/>
    <w:rsid w:val="00C53A35"/>
    <w:rsid w:val="00C56F62"/>
    <w:rsid w:val="00C62C0C"/>
    <w:rsid w:val="00C63132"/>
    <w:rsid w:val="00C6746A"/>
    <w:rsid w:val="00C702B7"/>
    <w:rsid w:val="00C74A1D"/>
    <w:rsid w:val="00C75B58"/>
    <w:rsid w:val="00C832D4"/>
    <w:rsid w:val="00C873D3"/>
    <w:rsid w:val="00C97587"/>
    <w:rsid w:val="00CA5FFC"/>
    <w:rsid w:val="00CC21B0"/>
    <w:rsid w:val="00CC355A"/>
    <w:rsid w:val="00CC4730"/>
    <w:rsid w:val="00CD11F3"/>
    <w:rsid w:val="00CD34DA"/>
    <w:rsid w:val="00D0274D"/>
    <w:rsid w:val="00D05AFB"/>
    <w:rsid w:val="00D115E3"/>
    <w:rsid w:val="00D13BBB"/>
    <w:rsid w:val="00D16DDC"/>
    <w:rsid w:val="00D2009C"/>
    <w:rsid w:val="00D23743"/>
    <w:rsid w:val="00D37EBB"/>
    <w:rsid w:val="00D444A7"/>
    <w:rsid w:val="00D50BFA"/>
    <w:rsid w:val="00D551EC"/>
    <w:rsid w:val="00D70236"/>
    <w:rsid w:val="00D70646"/>
    <w:rsid w:val="00D70757"/>
    <w:rsid w:val="00D7289D"/>
    <w:rsid w:val="00D77B0B"/>
    <w:rsid w:val="00D82B7C"/>
    <w:rsid w:val="00D83F52"/>
    <w:rsid w:val="00D8598D"/>
    <w:rsid w:val="00D91710"/>
    <w:rsid w:val="00D931D5"/>
    <w:rsid w:val="00DA200A"/>
    <w:rsid w:val="00DB4861"/>
    <w:rsid w:val="00DC0E03"/>
    <w:rsid w:val="00DC29DE"/>
    <w:rsid w:val="00DD14C4"/>
    <w:rsid w:val="00DD41C6"/>
    <w:rsid w:val="00DE1A84"/>
    <w:rsid w:val="00DE76E6"/>
    <w:rsid w:val="00DF5E12"/>
    <w:rsid w:val="00E00734"/>
    <w:rsid w:val="00E00966"/>
    <w:rsid w:val="00E13605"/>
    <w:rsid w:val="00E14694"/>
    <w:rsid w:val="00E1712E"/>
    <w:rsid w:val="00E20983"/>
    <w:rsid w:val="00E211A7"/>
    <w:rsid w:val="00E21513"/>
    <w:rsid w:val="00E23478"/>
    <w:rsid w:val="00E303EA"/>
    <w:rsid w:val="00E34D95"/>
    <w:rsid w:val="00E37B90"/>
    <w:rsid w:val="00E4157C"/>
    <w:rsid w:val="00E42AAF"/>
    <w:rsid w:val="00E435EE"/>
    <w:rsid w:val="00E43CD5"/>
    <w:rsid w:val="00E5335B"/>
    <w:rsid w:val="00E622ED"/>
    <w:rsid w:val="00E63972"/>
    <w:rsid w:val="00E63ECE"/>
    <w:rsid w:val="00E64042"/>
    <w:rsid w:val="00E64555"/>
    <w:rsid w:val="00E73D64"/>
    <w:rsid w:val="00E7606A"/>
    <w:rsid w:val="00E760B8"/>
    <w:rsid w:val="00E854CF"/>
    <w:rsid w:val="00E86FF2"/>
    <w:rsid w:val="00E913EC"/>
    <w:rsid w:val="00E943EC"/>
    <w:rsid w:val="00EB0A3F"/>
    <w:rsid w:val="00EB29F7"/>
    <w:rsid w:val="00EC16D3"/>
    <w:rsid w:val="00EC692B"/>
    <w:rsid w:val="00ED1213"/>
    <w:rsid w:val="00EE2501"/>
    <w:rsid w:val="00EE547E"/>
    <w:rsid w:val="00EF13B8"/>
    <w:rsid w:val="00EF187D"/>
    <w:rsid w:val="00EF5793"/>
    <w:rsid w:val="00EF746B"/>
    <w:rsid w:val="00F02432"/>
    <w:rsid w:val="00F043C1"/>
    <w:rsid w:val="00F07E6A"/>
    <w:rsid w:val="00F15683"/>
    <w:rsid w:val="00F15D85"/>
    <w:rsid w:val="00F222A7"/>
    <w:rsid w:val="00F26B3B"/>
    <w:rsid w:val="00F37FBF"/>
    <w:rsid w:val="00F47490"/>
    <w:rsid w:val="00F76F00"/>
    <w:rsid w:val="00F77535"/>
    <w:rsid w:val="00F81A87"/>
    <w:rsid w:val="00F9050F"/>
    <w:rsid w:val="00F9064A"/>
    <w:rsid w:val="00FA0EC6"/>
    <w:rsid w:val="00FA2615"/>
    <w:rsid w:val="00FA700E"/>
    <w:rsid w:val="00FB0114"/>
    <w:rsid w:val="00FB6D83"/>
    <w:rsid w:val="00FB7746"/>
    <w:rsid w:val="00FC0FD1"/>
    <w:rsid w:val="00FD2F00"/>
    <w:rsid w:val="00FD74BC"/>
    <w:rsid w:val="00FE00A0"/>
    <w:rsid w:val="00FE17E6"/>
    <w:rsid w:val="00FE2509"/>
    <w:rsid w:val="00FE2F2C"/>
    <w:rsid w:val="00FE5A94"/>
    <w:rsid w:val="00FE6509"/>
    <w:rsid w:val="00FE7206"/>
    <w:rsid w:val="00FE7DB3"/>
  </w:rsids>
  <m:mathPr>
    <m:mathFont m:val="Cambria Math"/>
    <m:brkBin m:val="before"/>
    <m:brkBinSub m:val="--"/>
    <m:smallFrac m:val="0"/>
    <m:dispDef/>
    <m:lMargin m:val="0"/>
    <m:rMargin m:val="0"/>
    <m:defJc m:val="centerGroup"/>
    <m:wrapIndent m:val="1440"/>
    <m:intLim m:val="subSup"/>
    <m:naryLim m:val="undOvr"/>
  </m:mathPr>
  <w:themeFontLang w:val="en-GB"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C2F223"/>
  <w14:defaultImageDpi w14:val="32767"/>
  <w15:chartTrackingRefBased/>
  <w15:docId w15:val="{87F5746C-D02C-4B16-A7CA-5A9AA2F5F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82B7C"/>
    <w:pPr>
      <w:ind w:left="720"/>
      <w:contextualSpacing/>
    </w:pPr>
  </w:style>
  <w:style w:type="character" w:styleId="Hyperlink">
    <w:name w:val="Hyperlink"/>
    <w:basedOn w:val="DefaultParagraphFont"/>
    <w:uiPriority w:val="99"/>
    <w:unhideWhenUsed/>
    <w:rsid w:val="0001221D"/>
    <w:rPr>
      <w:color w:val="0563C1" w:themeColor="hyperlink"/>
      <w:u w:val="single"/>
    </w:rPr>
  </w:style>
  <w:style w:type="paragraph" w:styleId="Header">
    <w:name w:val="header"/>
    <w:basedOn w:val="Normal"/>
    <w:link w:val="HeaderChar"/>
    <w:uiPriority w:val="99"/>
    <w:unhideWhenUsed/>
    <w:rsid w:val="00540643"/>
    <w:pPr>
      <w:tabs>
        <w:tab w:val="center" w:pos="4680"/>
        <w:tab w:val="right" w:pos="9360"/>
      </w:tabs>
    </w:pPr>
  </w:style>
  <w:style w:type="character" w:customStyle="1" w:styleId="HeaderChar">
    <w:name w:val="Header Char"/>
    <w:basedOn w:val="DefaultParagraphFont"/>
    <w:link w:val="Header"/>
    <w:uiPriority w:val="99"/>
    <w:rsid w:val="00540643"/>
  </w:style>
  <w:style w:type="paragraph" w:styleId="Footer">
    <w:name w:val="footer"/>
    <w:basedOn w:val="Normal"/>
    <w:link w:val="FooterChar"/>
    <w:uiPriority w:val="99"/>
    <w:unhideWhenUsed/>
    <w:rsid w:val="00540643"/>
    <w:pPr>
      <w:tabs>
        <w:tab w:val="center" w:pos="4680"/>
        <w:tab w:val="right" w:pos="9360"/>
      </w:tabs>
    </w:pPr>
  </w:style>
  <w:style w:type="character" w:customStyle="1" w:styleId="FooterChar">
    <w:name w:val="Footer Char"/>
    <w:basedOn w:val="DefaultParagraphFont"/>
    <w:link w:val="Footer"/>
    <w:uiPriority w:val="99"/>
    <w:rsid w:val="00540643"/>
  </w:style>
  <w:style w:type="paragraph" w:styleId="BalloonText">
    <w:name w:val="Balloon Text"/>
    <w:basedOn w:val="Normal"/>
    <w:link w:val="BalloonTextChar"/>
    <w:uiPriority w:val="99"/>
    <w:semiHidden/>
    <w:unhideWhenUsed/>
    <w:rsid w:val="00D931D5"/>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D931D5"/>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rsd@tmckolkat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91547\Downloads\6.%20RSD%20Investigator%20Form%20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6. RSD Investigator Form v2</Template>
  <TotalTime>20</TotalTime>
  <Pages>7</Pages>
  <Words>1268</Words>
  <Characters>7233</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Arnab Ghosh</dc:creator>
  <cp:keywords/>
  <dc:description/>
  <cp:lastModifiedBy>ARNAB GHOSH</cp:lastModifiedBy>
  <cp:revision>2</cp:revision>
  <cp:lastPrinted>2025-08-21T08:22:00Z</cp:lastPrinted>
  <dcterms:created xsi:type="dcterms:W3CDTF">2025-08-21T08:10:00Z</dcterms:created>
  <dcterms:modified xsi:type="dcterms:W3CDTF">2025-08-21T08:40:00Z</dcterms:modified>
</cp:coreProperties>
</file>